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86255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48701A" w:rsidRPr="0048701A">
        <w:rPr>
          <w:b/>
          <w:i/>
          <w:noProof/>
          <w:sz w:val="28"/>
        </w:rPr>
        <w:t>R3-224892</w:t>
      </w:r>
      <w:bookmarkStart w:id="0" w:name="_GoBack"/>
      <w:bookmarkEnd w:id="0"/>
    </w:p>
    <w:p w14:paraId="7CB45193" w14:textId="68DC078B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439A7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</w:t>
      </w:r>
      <w:r w:rsidR="00736C20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9055C0">
        <w:rPr>
          <w:rFonts w:cs="Arial"/>
          <w:b/>
          <w:bCs/>
          <w:sz w:val="24"/>
          <w:szCs w:val="24"/>
        </w:rPr>
        <w:t xml:space="preserve"> 2022</w:t>
      </w:r>
      <w:r w:rsidR="00AB6622">
        <w:rPr>
          <w:rFonts w:cs="Arial"/>
          <w:b/>
          <w:bCs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2C276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65C8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270F56" w:rsidR="001E41F3" w:rsidRPr="00C63BAA" w:rsidRDefault="00C63BAA" w:rsidP="007B5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3BAA">
              <w:rPr>
                <w:b/>
                <w:noProof/>
                <w:sz w:val="28"/>
              </w:rPr>
              <w:t>0894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9DCFF" w:rsidR="001E41F3" w:rsidRPr="007E2DD5" w:rsidRDefault="007E2DD5" w:rsidP="002F2F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2DD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A3163" w:rsidR="001E41F3" w:rsidRPr="00410371" w:rsidRDefault="005308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08BC">
              <w:rPr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80CE0" w:rsidR="001E41F3" w:rsidRDefault="00AF642B">
            <w:pPr>
              <w:pStyle w:val="CRCoverPage"/>
              <w:spacing w:after="0"/>
              <w:ind w:left="100"/>
              <w:rPr>
                <w:noProof/>
              </w:rPr>
            </w:pPr>
            <w:r w:rsidRPr="00AF642B">
              <w:t>Introduction of RAN AI&amp;ML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6D631" w:rsidR="001E41F3" w:rsidRDefault="00AB7B09">
            <w:pPr>
              <w:pStyle w:val="CRCoverPage"/>
              <w:spacing w:after="0"/>
              <w:ind w:left="100"/>
              <w:rPr>
                <w:noProof/>
              </w:rPr>
            </w:pPr>
            <w:r w:rsidRPr="007510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EFD91" w:rsidR="001E41F3" w:rsidRDefault="003A73BF">
            <w:pPr>
              <w:pStyle w:val="CRCoverPage"/>
              <w:spacing w:after="0"/>
              <w:ind w:left="100"/>
              <w:rPr>
                <w:noProof/>
              </w:rPr>
            </w:pPr>
            <w:r w:rsidRPr="003A73BF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2A99B2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5308B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03226" w:rsidR="001E41F3" w:rsidRDefault="002938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979B3B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5C1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35451" w14:textId="00C8E212" w:rsidR="003C6443" w:rsidRDefault="002219CC" w:rsidP="003C6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09487490"/>
            <w:r>
              <w:rPr>
                <w:noProof/>
                <w:lang w:eastAsia="zh-CN"/>
              </w:rPr>
              <w:t xml:space="preserve">Introduction of the </w:t>
            </w:r>
            <w:r>
              <w:t xml:space="preserve">input, output and feedback for AL/ML based mobility enhancement, load balancing and energy saving. </w:t>
            </w:r>
          </w:p>
          <w:bookmarkEnd w:id="2"/>
          <w:p w14:paraId="708AA7DE" w14:textId="5DCED0F6" w:rsidR="009D17BD" w:rsidRDefault="009D17BD" w:rsidP="003C6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115DD" w14:textId="562EF148" w:rsidR="001C2C7F" w:rsidRDefault="006F29A6" w:rsidP="001C2C7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Indicate the </w:t>
            </w:r>
            <w:r w:rsidR="001C2C7F">
              <w:rPr>
                <w:lang w:eastAsia="zh-CN"/>
              </w:rPr>
              <w:t xml:space="preserve">intended timestamp for </w:t>
            </w:r>
            <w:r>
              <w:rPr>
                <w:lang w:eastAsia="zh-CN"/>
              </w:rPr>
              <w:t>h</w:t>
            </w:r>
            <w:r w:rsidR="001C2C7F">
              <w:rPr>
                <w:lang w:eastAsia="zh-CN"/>
              </w:rPr>
              <w:t xml:space="preserve">andover </w:t>
            </w:r>
            <w:r>
              <w:rPr>
                <w:lang w:eastAsia="zh-CN"/>
              </w:rPr>
              <w:t>e</w:t>
            </w:r>
            <w:r w:rsidR="001C2C7F">
              <w:rPr>
                <w:lang w:eastAsia="zh-CN"/>
              </w:rPr>
              <w:t xml:space="preserve">xecution </w:t>
            </w:r>
            <w:r>
              <w:rPr>
                <w:lang w:eastAsia="zh-CN"/>
              </w:rPr>
              <w:t xml:space="preserve">in </w:t>
            </w:r>
            <w:r w:rsidR="001C2C7F">
              <w:rPr>
                <w:lang w:eastAsia="zh-CN"/>
              </w:rPr>
              <w:t>HANDOVER REQUEST</w:t>
            </w:r>
            <w:r>
              <w:rPr>
                <w:lang w:eastAsia="zh-CN"/>
              </w:rPr>
              <w:t>.</w:t>
            </w:r>
          </w:p>
          <w:p w14:paraId="642DE0BA" w14:textId="1478BABE" w:rsidR="00CB3064" w:rsidRDefault="006F29A6" w:rsidP="00CB3064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Include the </w:t>
            </w:r>
            <w:r w:rsidR="001C2C7F">
              <w:rPr>
                <w:lang w:eastAsia="zh-CN"/>
              </w:rPr>
              <w:t>Predicted PRB,</w:t>
            </w:r>
            <w:r>
              <w:rPr>
                <w:lang w:eastAsia="zh-CN"/>
              </w:rPr>
              <w:t xml:space="preserve"> </w:t>
            </w:r>
            <w:r w:rsidR="001C2C7F">
              <w:rPr>
                <w:lang w:eastAsia="zh-CN"/>
              </w:rPr>
              <w:t>Predicted TNL Capacity Ind,</w:t>
            </w:r>
            <w:r>
              <w:rPr>
                <w:lang w:eastAsia="zh-CN"/>
              </w:rPr>
              <w:t xml:space="preserve"> </w:t>
            </w:r>
            <w:r w:rsidR="001C2C7F">
              <w:rPr>
                <w:lang w:eastAsia="zh-CN"/>
              </w:rPr>
              <w:t>Predicted Composite Available Capacity,</w:t>
            </w:r>
            <w:r>
              <w:rPr>
                <w:lang w:eastAsia="zh-CN"/>
              </w:rPr>
              <w:t xml:space="preserve"> </w:t>
            </w:r>
            <w:r w:rsidR="001C2C7F">
              <w:rPr>
                <w:lang w:eastAsia="zh-CN"/>
              </w:rPr>
              <w:t>Predicted Number of Active UEs, Predicted RRC Connections,</w:t>
            </w:r>
            <w:r w:rsidR="00940AE6">
              <w:rPr>
                <w:lang w:eastAsia="zh-CN"/>
              </w:rPr>
              <w:t xml:space="preserve"> </w:t>
            </w:r>
            <w:r w:rsidR="001C2C7F">
              <w:rPr>
                <w:lang w:eastAsia="zh-CN"/>
              </w:rPr>
              <w:t>Energy Efficiency Periodic,</w:t>
            </w:r>
            <w:r>
              <w:rPr>
                <w:rFonts w:hint="eastAsia"/>
                <w:lang w:eastAsia="zh-CN"/>
              </w:rPr>
              <w:t xml:space="preserve"> </w:t>
            </w:r>
            <w:r w:rsidR="001C2C7F">
              <w:rPr>
                <w:lang w:eastAsia="zh-CN"/>
              </w:rPr>
              <w:t>Predicted Energy Efficiency,</w:t>
            </w:r>
            <w:r>
              <w:rPr>
                <w:rFonts w:hint="eastAsia"/>
                <w:lang w:eastAsia="zh-CN"/>
              </w:rPr>
              <w:t xml:space="preserve"> </w:t>
            </w:r>
            <w:r w:rsidR="001C2C7F">
              <w:rPr>
                <w:lang w:eastAsia="zh-CN"/>
              </w:rPr>
              <w:t>DL Average Throughput Periodic,</w:t>
            </w:r>
            <w:r>
              <w:rPr>
                <w:rFonts w:hint="eastAsia"/>
                <w:lang w:eastAsia="zh-CN"/>
              </w:rPr>
              <w:t xml:space="preserve"> </w:t>
            </w:r>
            <w:r w:rsidR="001C2C7F">
              <w:rPr>
                <w:lang w:eastAsia="zh-CN"/>
              </w:rPr>
              <w:t>UL Average Throughput Periodic,</w:t>
            </w:r>
            <w:r>
              <w:rPr>
                <w:rFonts w:hint="eastAsia"/>
                <w:lang w:eastAsia="zh-CN"/>
              </w:rPr>
              <w:t xml:space="preserve"> </w:t>
            </w:r>
            <w:r w:rsidR="001C2C7F">
              <w:rPr>
                <w:lang w:eastAsia="zh-CN"/>
              </w:rPr>
              <w:t>DL PDCP Packet Average Delay Periodic,</w:t>
            </w:r>
            <w:r>
              <w:rPr>
                <w:lang w:eastAsia="zh-CN"/>
              </w:rPr>
              <w:t xml:space="preserve"> </w:t>
            </w:r>
            <w:r w:rsidR="001C2C7F">
              <w:rPr>
                <w:lang w:eastAsia="zh-CN"/>
              </w:rPr>
              <w:t>UL PDCP Packet Average Delay Periodic,</w:t>
            </w:r>
            <w:r>
              <w:rPr>
                <w:lang w:eastAsia="zh-CN"/>
              </w:rPr>
              <w:t xml:space="preserve"> </w:t>
            </w:r>
            <w:r w:rsidR="001C2C7F">
              <w:rPr>
                <w:lang w:eastAsia="zh-CN"/>
              </w:rPr>
              <w:t>DL Packet Average Loss Rate Periodic,</w:t>
            </w:r>
            <w:r>
              <w:rPr>
                <w:rFonts w:hint="eastAsia"/>
                <w:lang w:eastAsia="zh-CN"/>
              </w:rPr>
              <w:t xml:space="preserve"> </w:t>
            </w:r>
            <w:r w:rsidR="001C2C7F">
              <w:rPr>
                <w:lang w:eastAsia="zh-CN"/>
              </w:rPr>
              <w:t>UL Packet Average Loss Rate Periodic</w:t>
            </w:r>
            <w:r w:rsidR="00CB3064">
              <w:rPr>
                <w:lang w:eastAsia="zh-CN"/>
              </w:rPr>
              <w:t xml:space="preserve"> and the associated intended t</w:t>
            </w:r>
            <w:r w:rsidR="00CB3064" w:rsidRPr="00A70FF9">
              <w:rPr>
                <w:lang w:eastAsia="zh-CN"/>
              </w:rPr>
              <w:t>ime</w:t>
            </w:r>
            <w:r w:rsidR="00CB3064" w:rsidRPr="008469AC">
              <w:rPr>
                <w:lang w:eastAsia="zh-CN"/>
              </w:rPr>
              <w:t xml:space="preserve"> </w:t>
            </w:r>
            <w:r w:rsidR="00CB3064">
              <w:rPr>
                <w:lang w:eastAsia="zh-CN"/>
              </w:rPr>
              <w:t xml:space="preserve">for prediction in </w:t>
            </w:r>
            <w:r w:rsidR="00CB3064" w:rsidRPr="00AA5DA2">
              <w:rPr>
                <w:szCs w:val="24"/>
              </w:rPr>
              <w:t>RESOURCE STATUS REQUEST</w:t>
            </w:r>
            <w:r w:rsidR="00CB3064">
              <w:rPr>
                <w:szCs w:val="24"/>
              </w:rPr>
              <w:t>.</w:t>
            </w:r>
            <w:r w:rsidR="00CB3064">
              <w:rPr>
                <w:lang w:eastAsia="zh-CN"/>
              </w:rPr>
              <w:t xml:space="preserve"> </w:t>
            </w:r>
          </w:p>
          <w:p w14:paraId="45D48CA1" w14:textId="76A0CF0E" w:rsidR="001C2C7F" w:rsidRDefault="006F29A6" w:rsidP="001C2C7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Include </w:t>
            </w:r>
            <w:r w:rsidR="00CB3064">
              <w:rPr>
                <w:lang w:eastAsia="zh-CN"/>
              </w:rPr>
              <w:t xml:space="preserve">the </w:t>
            </w:r>
            <w:r w:rsidR="001C2C7F">
              <w:rPr>
                <w:lang w:eastAsia="zh-CN"/>
              </w:rPr>
              <w:t xml:space="preserve">RLF </w:t>
            </w:r>
            <w:r w:rsidR="00CB3064">
              <w:rPr>
                <w:lang w:eastAsia="zh-CN"/>
              </w:rPr>
              <w:t>r</w:t>
            </w:r>
            <w:r w:rsidR="001C2C7F">
              <w:rPr>
                <w:lang w:eastAsia="zh-CN"/>
              </w:rPr>
              <w:t xml:space="preserve">eport </w:t>
            </w:r>
            <w:r w:rsidR="00CB3064">
              <w:rPr>
                <w:lang w:eastAsia="zh-CN"/>
              </w:rPr>
              <w:t xml:space="preserve">in </w:t>
            </w:r>
            <w:r w:rsidR="001C2C7F">
              <w:rPr>
                <w:lang w:eastAsia="zh-CN"/>
              </w:rPr>
              <w:t>ACCESS AND MOBILITY INDICATION</w:t>
            </w:r>
            <w:r w:rsidR="00CB3064">
              <w:rPr>
                <w:lang w:eastAsia="zh-CN"/>
              </w:rPr>
              <w:t>.</w:t>
            </w:r>
          </w:p>
          <w:p w14:paraId="4D55560A" w14:textId="1B3F29F4" w:rsidR="003352FA" w:rsidRPr="000D1D2D" w:rsidRDefault="006F29A6" w:rsidP="001C2C7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a new cause: </w:t>
            </w:r>
            <w:r w:rsidR="001C2C7F">
              <w:rPr>
                <w:lang w:eastAsia="zh-CN"/>
              </w:rPr>
              <w:t>Handover Desirable for ML/AI Inference</w:t>
            </w:r>
            <w:r w:rsidR="000E2D27">
              <w:rPr>
                <w:lang w:eastAsia="zh-CN"/>
              </w:rPr>
              <w:t xml:space="preserve">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A786B" w14:textId="0EB4262D" w:rsidR="003352FA" w:rsidRDefault="00AE18EE" w:rsidP="00AE18EE">
            <w:pPr>
              <w:pStyle w:val="CRCoverPage"/>
              <w:spacing w:after="0"/>
              <w:ind w:left="100"/>
            </w:pPr>
            <w:r>
              <w:t xml:space="preserve">AL/ML based mobility enhancement, load balancing and energy saving </w:t>
            </w:r>
            <w:r w:rsidR="00774353">
              <w:t>are</w:t>
            </w:r>
            <w:r>
              <w:t xml:space="preserve"> not supported.</w:t>
            </w:r>
          </w:p>
          <w:p w14:paraId="5C4BEB44" w14:textId="35C0E0BD" w:rsidR="00834357" w:rsidRDefault="00834357" w:rsidP="00AE18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C6751" w:rsidR="003352FA" w:rsidRDefault="00525D35" w:rsidP="00525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8.4.10.2, 9.1.1.1, 9.1.3.18, 9.1.3.21, 9.2.2.xx, 9.2.3.2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F4E6D" w14:textId="10AA375E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CA4173" w14:textId="3A2DB897" w:rsidR="00245605" w:rsidRDefault="00245605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4539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4539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535237692"/>
            <w:bookmarkStart w:id="6" w:name="_Toc534900834"/>
            <w:bookmarkStart w:id="7" w:name="_Toc525567631"/>
            <w:bookmarkStart w:id="8" w:name="_Toc525567067"/>
            <w:bookmarkStart w:id="9" w:name="_Toc569416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  <w:bookmarkEnd w:id="6"/>
      <w:bookmarkEnd w:id="7"/>
      <w:bookmarkEnd w:id="8"/>
      <w:bookmarkEnd w:id="9"/>
      <w:bookmarkEnd w:id="10"/>
    </w:tbl>
    <w:p w14:paraId="3921DF58" w14:textId="6381F414" w:rsidR="006C33B4" w:rsidRDefault="006C33B4" w:rsidP="00FD4FA7">
      <w:pPr>
        <w:rPr>
          <w:b/>
          <w:color w:val="0070C0"/>
        </w:rPr>
      </w:pPr>
    </w:p>
    <w:p w14:paraId="3A2D780A" w14:textId="77777777" w:rsidR="00576497" w:rsidRPr="00576497" w:rsidRDefault="00576497" w:rsidP="005764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ko-KR"/>
        </w:rPr>
      </w:pPr>
      <w:bookmarkStart w:id="11" w:name="_Hlk44418792"/>
      <w:bookmarkStart w:id="12" w:name="_Toc44497464"/>
      <w:bookmarkStart w:id="13" w:name="_Toc45107852"/>
      <w:bookmarkStart w:id="14" w:name="_Toc45901472"/>
      <w:bookmarkStart w:id="15" w:name="_Toc51850551"/>
      <w:bookmarkStart w:id="16" w:name="_Toc56693554"/>
      <w:bookmarkStart w:id="17" w:name="_Toc64447097"/>
      <w:bookmarkStart w:id="18" w:name="_Toc66286591"/>
      <w:bookmarkStart w:id="19" w:name="_Toc74151286"/>
      <w:bookmarkStart w:id="20" w:name="_Toc88653758"/>
      <w:bookmarkStart w:id="21" w:name="_Toc97904114"/>
      <w:bookmarkStart w:id="22" w:name="_Toc98868158"/>
      <w:bookmarkStart w:id="23" w:name="_Toc105174442"/>
      <w:bookmarkStart w:id="24" w:name="_Toc106109279"/>
      <w:r w:rsidRPr="00576497">
        <w:rPr>
          <w:rFonts w:ascii="Arial" w:eastAsia="等线" w:hAnsi="Arial"/>
          <w:sz w:val="28"/>
          <w:lang w:eastAsia="ko-KR"/>
        </w:rPr>
        <w:t>8.4.</w:t>
      </w:r>
      <w:bookmarkEnd w:id="11"/>
      <w:r w:rsidRPr="00576497">
        <w:rPr>
          <w:rFonts w:ascii="Arial" w:eastAsia="等线" w:hAnsi="Arial"/>
          <w:sz w:val="28"/>
          <w:lang w:eastAsia="ko-KR"/>
        </w:rPr>
        <w:t>10</w:t>
      </w:r>
      <w:r w:rsidRPr="00576497">
        <w:rPr>
          <w:rFonts w:ascii="Arial" w:eastAsia="等线" w:hAnsi="Arial"/>
          <w:sz w:val="28"/>
          <w:lang w:eastAsia="ko-KR"/>
        </w:rPr>
        <w:tab/>
        <w:t>Resource Status Reporting Initiation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D62E8ED" w14:textId="77777777" w:rsidR="00576497" w:rsidRPr="00576497" w:rsidRDefault="00576497" w:rsidP="005764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ko-KR"/>
        </w:rPr>
      </w:pPr>
      <w:bookmarkStart w:id="25" w:name="_Toc44497465"/>
      <w:bookmarkStart w:id="26" w:name="_Toc45107853"/>
      <w:bookmarkStart w:id="27" w:name="_Toc45901473"/>
      <w:bookmarkStart w:id="28" w:name="_Toc51850552"/>
      <w:bookmarkStart w:id="29" w:name="_Toc56693555"/>
      <w:bookmarkStart w:id="30" w:name="_Toc64447098"/>
      <w:bookmarkStart w:id="31" w:name="_Toc66286592"/>
      <w:bookmarkStart w:id="32" w:name="_Toc74151287"/>
      <w:bookmarkStart w:id="33" w:name="_Toc88653759"/>
      <w:bookmarkStart w:id="34" w:name="_Toc97904115"/>
      <w:bookmarkStart w:id="35" w:name="_Toc98868159"/>
      <w:bookmarkStart w:id="36" w:name="_Toc105174443"/>
      <w:bookmarkStart w:id="37" w:name="_Toc106109280"/>
      <w:r w:rsidRPr="00576497">
        <w:rPr>
          <w:rFonts w:ascii="Arial" w:eastAsia="等线" w:hAnsi="Arial"/>
          <w:sz w:val="24"/>
          <w:lang w:eastAsia="ko-KR"/>
        </w:rPr>
        <w:t>8.4.10.1</w:t>
      </w:r>
      <w:r w:rsidRPr="00576497">
        <w:rPr>
          <w:rFonts w:ascii="Arial" w:eastAsia="等线" w:hAnsi="Arial"/>
          <w:sz w:val="24"/>
          <w:lang w:eastAsia="ko-KR"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68ECF5F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>This procedure is used by an NG-RAN node to request the reporting of load measurements to another NG-RAN node.</w:t>
      </w:r>
    </w:p>
    <w:p w14:paraId="3FB65258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 xml:space="preserve">The procedure uses </w:t>
      </w:r>
      <w:r w:rsidRPr="00576497">
        <w:rPr>
          <w:rFonts w:eastAsia="等线"/>
          <w:lang w:eastAsia="zh-CN"/>
        </w:rPr>
        <w:t>non UE-associated signalling</w:t>
      </w:r>
      <w:r w:rsidRPr="00576497">
        <w:rPr>
          <w:rFonts w:eastAsia="等线"/>
          <w:lang w:eastAsia="ko-KR"/>
        </w:rPr>
        <w:t>.</w:t>
      </w:r>
    </w:p>
    <w:p w14:paraId="5081C3D9" w14:textId="77777777" w:rsidR="00576497" w:rsidRPr="00576497" w:rsidRDefault="00576497" w:rsidP="005764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ko-KR"/>
        </w:rPr>
      </w:pPr>
      <w:bookmarkStart w:id="38" w:name="_Toc44497466"/>
      <w:bookmarkStart w:id="39" w:name="_Toc45107854"/>
      <w:bookmarkStart w:id="40" w:name="_Toc45901474"/>
      <w:bookmarkStart w:id="41" w:name="_Toc51850553"/>
      <w:bookmarkStart w:id="42" w:name="_Toc56693556"/>
      <w:bookmarkStart w:id="43" w:name="_Toc64447099"/>
      <w:bookmarkStart w:id="44" w:name="_Toc66286593"/>
      <w:bookmarkStart w:id="45" w:name="_Toc74151288"/>
      <w:bookmarkStart w:id="46" w:name="_Toc88653760"/>
      <w:bookmarkStart w:id="47" w:name="_Toc97904116"/>
      <w:bookmarkStart w:id="48" w:name="_Toc98868160"/>
      <w:bookmarkStart w:id="49" w:name="_Toc105174444"/>
      <w:bookmarkStart w:id="50" w:name="_Toc106109281"/>
      <w:r w:rsidRPr="00576497">
        <w:rPr>
          <w:rFonts w:ascii="Arial" w:eastAsia="等线" w:hAnsi="Arial"/>
          <w:sz w:val="24"/>
          <w:lang w:eastAsia="ko-KR"/>
        </w:rPr>
        <w:t>8.4.10.2</w:t>
      </w:r>
      <w:r w:rsidRPr="00576497">
        <w:rPr>
          <w:rFonts w:ascii="Arial" w:eastAsia="等线" w:hAnsi="Arial"/>
          <w:sz w:val="24"/>
          <w:lang w:eastAsia="ko-KR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D43396B" w14:textId="77777777" w:rsidR="00576497" w:rsidRPr="00576497" w:rsidRDefault="0048701A" w:rsidP="0057649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ko-KR"/>
        </w:rPr>
      </w:pPr>
      <w:r>
        <w:rPr>
          <w:rFonts w:ascii="Arial" w:eastAsia="等线" w:hAnsi="Arial"/>
          <w:b/>
          <w:lang w:eastAsia="ko-KR"/>
        </w:rPr>
        <w:pict w14:anchorId="6B9305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5pt;height:117.4pt">
            <v:imagedata r:id="rId13" o:title=""/>
          </v:shape>
        </w:pict>
      </w:r>
    </w:p>
    <w:p w14:paraId="36FE92B1" w14:textId="77777777" w:rsidR="00576497" w:rsidRPr="00576497" w:rsidRDefault="00576497" w:rsidP="0057649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ko-KR"/>
        </w:rPr>
      </w:pPr>
      <w:r w:rsidRPr="00576497">
        <w:rPr>
          <w:rFonts w:ascii="Arial" w:eastAsia="等线" w:hAnsi="Arial"/>
          <w:b/>
          <w:lang w:eastAsia="ko-KR"/>
        </w:rPr>
        <w:t>Figure 8.4.10.2-1: Resource Status Reporting Initiation, successful operation</w:t>
      </w:r>
    </w:p>
    <w:p w14:paraId="5F4E5B74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>NG-RAN node</w:t>
      </w:r>
      <w:r w:rsidRPr="00576497">
        <w:rPr>
          <w:rFonts w:eastAsia="等线"/>
          <w:vertAlign w:val="subscript"/>
          <w:lang w:eastAsia="ko-KR"/>
        </w:rPr>
        <w:t>1</w:t>
      </w:r>
      <w:r w:rsidRPr="00576497">
        <w:rPr>
          <w:rFonts w:eastAsia="等线"/>
          <w:lang w:eastAsia="ko-KR"/>
        </w:rPr>
        <w:t xml:space="preserve"> initiates the procedure by sending the RESOURCE STATUS REQUEST message to NG-RAN node</w:t>
      </w:r>
      <w:r w:rsidRPr="00576497">
        <w:rPr>
          <w:rFonts w:eastAsia="等线"/>
          <w:vertAlign w:val="subscript"/>
          <w:lang w:eastAsia="ko-KR"/>
        </w:rPr>
        <w:t>2</w:t>
      </w:r>
      <w:r w:rsidRPr="00576497">
        <w:rPr>
          <w:rFonts w:eastAsia="等线"/>
          <w:lang w:eastAsia="ko-KR"/>
        </w:rPr>
        <w:t xml:space="preserve"> to start a measurement, stop a measurement</w:t>
      </w:r>
      <w:r w:rsidRPr="00576497">
        <w:rPr>
          <w:rFonts w:eastAsia="等线" w:hint="eastAsia"/>
          <w:lang w:eastAsia="zh-CN"/>
        </w:rPr>
        <w:t xml:space="preserve"> </w:t>
      </w:r>
      <w:r w:rsidRPr="00576497">
        <w:rPr>
          <w:rFonts w:eastAsia="等线"/>
          <w:lang w:eastAsia="ko-KR"/>
        </w:rPr>
        <w:t>or add cells to report for a measurement. Upon receipt, NG-RAN node</w:t>
      </w:r>
      <w:r w:rsidRPr="00576497">
        <w:rPr>
          <w:rFonts w:eastAsia="等线"/>
          <w:vertAlign w:val="subscript"/>
          <w:lang w:eastAsia="ko-KR"/>
        </w:rPr>
        <w:t>2</w:t>
      </w:r>
      <w:r w:rsidRPr="00576497">
        <w:rPr>
          <w:rFonts w:eastAsia="等线"/>
          <w:lang w:eastAsia="ko-KR"/>
        </w:rPr>
        <w:t>:</w:t>
      </w:r>
    </w:p>
    <w:p w14:paraId="5C175219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>-</w:t>
      </w:r>
      <w:r w:rsidRPr="00576497">
        <w:rPr>
          <w:rFonts w:eastAsia="等线"/>
          <w:lang w:eastAsia="ko-KR"/>
        </w:rPr>
        <w:tab/>
        <w:t xml:space="preserve">shall initiate the requested measurement according to the parameters given in the request in case the </w:t>
      </w:r>
      <w:r w:rsidRPr="00576497">
        <w:rPr>
          <w:rFonts w:eastAsia="等线"/>
          <w:i/>
          <w:lang w:eastAsia="ko-KR"/>
        </w:rPr>
        <w:t>Registration Request</w:t>
      </w:r>
      <w:r w:rsidRPr="00576497">
        <w:rPr>
          <w:rFonts w:eastAsia="等线"/>
          <w:lang w:eastAsia="ko-KR"/>
        </w:rPr>
        <w:t xml:space="preserve"> IE set to "start"; or</w:t>
      </w:r>
    </w:p>
    <w:p w14:paraId="05B56493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>-</w:t>
      </w:r>
      <w:r w:rsidRPr="00576497">
        <w:rPr>
          <w:rFonts w:eastAsia="等线"/>
          <w:lang w:eastAsia="ko-KR"/>
        </w:rPr>
        <w:tab/>
        <w:t xml:space="preserve">shall stop all cells measurements and terminate the reporting in case the </w:t>
      </w:r>
      <w:r w:rsidRPr="00576497">
        <w:rPr>
          <w:rFonts w:eastAsia="等线"/>
          <w:i/>
          <w:lang w:eastAsia="ko-KR"/>
        </w:rPr>
        <w:t>Registration Request</w:t>
      </w:r>
      <w:r w:rsidRPr="00576497">
        <w:rPr>
          <w:rFonts w:eastAsia="等线"/>
          <w:lang w:eastAsia="ko-KR"/>
        </w:rPr>
        <w:t xml:space="preserve"> IE is set to "stop"; or</w:t>
      </w:r>
    </w:p>
    <w:p w14:paraId="1AE00690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>-</w:t>
      </w:r>
      <w:r w:rsidRPr="00576497">
        <w:rPr>
          <w:rFonts w:eastAsia="等线"/>
          <w:lang w:eastAsia="ko-KR"/>
        </w:rPr>
        <w:tab/>
        <w:t xml:space="preserve">shall add cells indicated in the </w:t>
      </w:r>
      <w:r w:rsidRPr="00576497">
        <w:rPr>
          <w:rFonts w:eastAsia="等线"/>
          <w:i/>
          <w:lang w:eastAsia="ko-KR"/>
        </w:rPr>
        <w:t xml:space="preserve">Cell To Report </w:t>
      </w:r>
      <w:r w:rsidRPr="00576497">
        <w:rPr>
          <w:rFonts w:eastAsia="等线"/>
          <w:i/>
          <w:iCs/>
          <w:lang w:eastAsia="ko-KR"/>
        </w:rPr>
        <w:t>List</w:t>
      </w:r>
      <w:r w:rsidRPr="00576497">
        <w:rPr>
          <w:rFonts w:eastAsia="等线"/>
          <w:lang w:eastAsia="ko-KR"/>
        </w:rPr>
        <w:t xml:space="preserve"> IE to the measurements initiated before for the given measurement IDs, in case the </w:t>
      </w:r>
      <w:r w:rsidRPr="00576497">
        <w:rPr>
          <w:rFonts w:eastAsia="等线"/>
          <w:i/>
          <w:lang w:eastAsia="ko-KR"/>
        </w:rPr>
        <w:t>Registration Request</w:t>
      </w:r>
      <w:r w:rsidRPr="00576497">
        <w:rPr>
          <w:rFonts w:eastAsia="等线"/>
          <w:lang w:eastAsia="ko-KR"/>
        </w:rPr>
        <w:t xml:space="preserve"> IE is set to "add". If measurements are already initiated for a cell indicated in the </w:t>
      </w:r>
      <w:r w:rsidRPr="00576497">
        <w:rPr>
          <w:rFonts w:eastAsia="等线"/>
          <w:i/>
          <w:lang w:eastAsia="ko-KR"/>
        </w:rPr>
        <w:t>Cell To Report</w:t>
      </w:r>
      <w:r w:rsidRPr="00576497">
        <w:rPr>
          <w:rFonts w:eastAsia="等线"/>
          <w:lang w:eastAsia="ko-KR"/>
        </w:rPr>
        <w:t xml:space="preserve"> </w:t>
      </w:r>
      <w:r w:rsidRPr="00576497">
        <w:rPr>
          <w:rFonts w:eastAsia="等线"/>
          <w:i/>
          <w:iCs/>
          <w:lang w:eastAsia="ko-KR"/>
        </w:rPr>
        <w:t>List</w:t>
      </w:r>
      <w:r w:rsidRPr="00576497">
        <w:rPr>
          <w:rFonts w:eastAsia="等线"/>
          <w:lang w:eastAsia="ko-KR"/>
        </w:rPr>
        <w:t xml:space="preserve"> IE, this information shall be ignored.</w:t>
      </w:r>
    </w:p>
    <w:p w14:paraId="1F688DC5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 xml:space="preserve">If the </w:t>
      </w:r>
      <w:r w:rsidRPr="00576497">
        <w:rPr>
          <w:rFonts w:eastAsia="等线"/>
          <w:i/>
          <w:lang w:eastAsia="ko-KR"/>
        </w:rPr>
        <w:t>Registration Request</w:t>
      </w:r>
      <w:r w:rsidRPr="00576497">
        <w:rPr>
          <w:rFonts w:eastAsia="等线"/>
          <w:lang w:eastAsia="ko-KR"/>
        </w:rPr>
        <w:t xml:space="preserve"> IE is set to "start" in the RESOURCE STATUS REQUEST message and the </w:t>
      </w:r>
      <w:r w:rsidRPr="00576497">
        <w:rPr>
          <w:rFonts w:eastAsia="等线"/>
          <w:i/>
          <w:lang w:eastAsia="ko-KR"/>
        </w:rPr>
        <w:t>Report Characteristics</w:t>
      </w:r>
      <w:r w:rsidRPr="00576497">
        <w:rPr>
          <w:rFonts w:eastAsia="等线"/>
          <w:lang w:eastAsia="ko-KR"/>
        </w:rPr>
        <w:t xml:space="preserve"> IE indicates cell specific measurements, the </w:t>
      </w:r>
      <w:r w:rsidRPr="00576497">
        <w:rPr>
          <w:rFonts w:eastAsia="等线"/>
          <w:i/>
          <w:lang w:eastAsia="ko-KR"/>
        </w:rPr>
        <w:t>Cell To Report</w:t>
      </w:r>
      <w:r w:rsidRPr="00576497">
        <w:rPr>
          <w:rFonts w:eastAsia="等线"/>
          <w:i/>
          <w:iCs/>
          <w:lang w:eastAsia="ko-KR"/>
        </w:rPr>
        <w:t xml:space="preserve"> List</w:t>
      </w:r>
      <w:r w:rsidRPr="00576497">
        <w:rPr>
          <w:rFonts w:eastAsia="等线"/>
          <w:i/>
          <w:lang w:eastAsia="ko-KR"/>
        </w:rPr>
        <w:t xml:space="preserve"> </w:t>
      </w:r>
      <w:r w:rsidRPr="00576497">
        <w:rPr>
          <w:rFonts w:eastAsia="等线"/>
          <w:lang w:eastAsia="ko-KR"/>
        </w:rPr>
        <w:t>IE shall be included.</w:t>
      </w:r>
    </w:p>
    <w:p w14:paraId="09136EAD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 xml:space="preserve">If </w:t>
      </w:r>
      <w:r w:rsidRPr="00576497">
        <w:rPr>
          <w:rFonts w:eastAsia="等线"/>
          <w:i/>
          <w:lang w:eastAsia="ko-KR"/>
        </w:rPr>
        <w:t>Registration Request</w:t>
      </w:r>
      <w:r w:rsidRPr="00576497">
        <w:rPr>
          <w:rFonts w:eastAsia="等线"/>
          <w:lang w:eastAsia="ko-KR"/>
        </w:rPr>
        <w:t xml:space="preserve"> IE is set to "add" in the RESOURCE STATUS REQUEST message, the </w:t>
      </w:r>
      <w:r w:rsidRPr="00576497">
        <w:rPr>
          <w:rFonts w:eastAsia="等线"/>
          <w:i/>
          <w:lang w:eastAsia="ko-KR"/>
        </w:rPr>
        <w:t>Cell To Report</w:t>
      </w:r>
      <w:r w:rsidRPr="00576497">
        <w:rPr>
          <w:rFonts w:eastAsia="等线"/>
          <w:lang w:eastAsia="ko-KR"/>
        </w:rPr>
        <w:t xml:space="preserve"> </w:t>
      </w:r>
      <w:r w:rsidRPr="00576497">
        <w:rPr>
          <w:rFonts w:eastAsia="等线"/>
          <w:i/>
          <w:iCs/>
          <w:lang w:eastAsia="ko-KR"/>
        </w:rPr>
        <w:t>List</w:t>
      </w:r>
      <w:r w:rsidRPr="00576497">
        <w:rPr>
          <w:rFonts w:eastAsia="等线"/>
          <w:lang w:eastAsia="ko-KR"/>
        </w:rPr>
        <w:t xml:space="preserve"> IE shall be included.</w:t>
      </w:r>
    </w:p>
    <w:p w14:paraId="4989877D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>If NG-RAN node</w:t>
      </w:r>
      <w:r w:rsidRPr="00576497">
        <w:rPr>
          <w:rFonts w:eastAsia="等线"/>
          <w:vertAlign w:val="subscript"/>
          <w:lang w:eastAsia="ko-KR"/>
        </w:rPr>
        <w:t xml:space="preserve">2 </w:t>
      </w:r>
      <w:r w:rsidRPr="00576497">
        <w:rPr>
          <w:rFonts w:eastAsia="等线"/>
          <w:lang w:eastAsia="ko-KR"/>
        </w:rPr>
        <w:t>is capable to provide all requested resource status information, it shall initiate the measurement as requested by NG-RAN node</w:t>
      </w:r>
      <w:r w:rsidRPr="00576497">
        <w:rPr>
          <w:rFonts w:eastAsia="等线"/>
          <w:vertAlign w:val="subscript"/>
          <w:lang w:eastAsia="ko-KR"/>
        </w:rPr>
        <w:t>1</w:t>
      </w:r>
      <w:r w:rsidRPr="00576497">
        <w:rPr>
          <w:rFonts w:eastAsia="等线"/>
          <w:lang w:eastAsia="ko-KR"/>
        </w:rPr>
        <w:t xml:space="preserve"> and respond with the RESOURCE STATUS RESPONSE message.</w:t>
      </w:r>
    </w:p>
    <w:p w14:paraId="3C1F996E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textAlignment w:val="baseline"/>
        <w:rPr>
          <w:rFonts w:eastAsia="等线"/>
          <w:b/>
          <w:lang w:eastAsia="ko-KR"/>
        </w:rPr>
      </w:pPr>
      <w:r w:rsidRPr="00576497">
        <w:rPr>
          <w:rFonts w:eastAsia="等线"/>
          <w:b/>
          <w:lang w:eastAsia="ko-KR"/>
        </w:rPr>
        <w:t>Interaction with other procedures</w:t>
      </w:r>
    </w:p>
    <w:p w14:paraId="234DF4B1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 xml:space="preserve">When starting a measurement, the </w:t>
      </w:r>
      <w:r w:rsidRPr="00576497">
        <w:rPr>
          <w:rFonts w:eastAsia="等线"/>
          <w:i/>
          <w:lang w:eastAsia="ko-KR"/>
        </w:rPr>
        <w:t>Report Characteristics</w:t>
      </w:r>
      <w:r w:rsidRPr="00576497">
        <w:rPr>
          <w:rFonts w:eastAsia="等线"/>
          <w:lang w:eastAsia="ko-KR"/>
        </w:rPr>
        <w:t xml:space="preserve"> IE in the RESOURCE STATUS REQUEST indicates the type of objects NG-RAN node</w:t>
      </w:r>
      <w:r w:rsidRPr="00576497">
        <w:rPr>
          <w:rFonts w:eastAsia="等线"/>
          <w:vertAlign w:val="subscript"/>
          <w:lang w:eastAsia="ko-KR"/>
        </w:rPr>
        <w:t>2</w:t>
      </w:r>
      <w:r w:rsidRPr="00576497">
        <w:rPr>
          <w:rFonts w:eastAsia="等线"/>
          <w:lang w:eastAsia="ko-KR"/>
        </w:rPr>
        <w:t xml:space="preserve"> shall perform measurements on. For each cell, NG-RAN node</w:t>
      </w:r>
      <w:r w:rsidRPr="00576497">
        <w:rPr>
          <w:rFonts w:eastAsia="等线"/>
          <w:vertAlign w:val="subscript"/>
          <w:lang w:eastAsia="ko-KR"/>
        </w:rPr>
        <w:t>2</w:t>
      </w:r>
      <w:r w:rsidRPr="00576497">
        <w:rPr>
          <w:rFonts w:eastAsia="等线"/>
          <w:lang w:eastAsia="ko-KR"/>
        </w:rPr>
        <w:t xml:space="preserve"> shall include in the RESOURCE STATUS UPDATE message:</w:t>
      </w:r>
    </w:p>
    <w:p w14:paraId="00B0FB14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>-</w:t>
      </w:r>
      <w:r w:rsidRPr="00576497">
        <w:rPr>
          <w:rFonts w:eastAsia="等线"/>
          <w:lang w:eastAsia="ko-KR"/>
        </w:rPr>
        <w:tab/>
        <w:t xml:space="preserve">the </w:t>
      </w:r>
      <w:r w:rsidRPr="00576497">
        <w:rPr>
          <w:rFonts w:eastAsia="等线"/>
          <w:i/>
          <w:iCs/>
          <w:lang w:eastAsia="ko-KR"/>
        </w:rPr>
        <w:t>Radio</w:t>
      </w:r>
      <w:r w:rsidRPr="00576497">
        <w:rPr>
          <w:rFonts w:eastAsia="等线"/>
          <w:lang w:eastAsia="ko-KR"/>
        </w:rPr>
        <w:t xml:space="preserve"> </w:t>
      </w:r>
      <w:r w:rsidRPr="00576497">
        <w:rPr>
          <w:rFonts w:eastAsia="等线"/>
          <w:i/>
          <w:iCs/>
          <w:lang w:eastAsia="ko-KR"/>
        </w:rPr>
        <w:t>Resource Status</w:t>
      </w:r>
      <w:r w:rsidRPr="00576497">
        <w:rPr>
          <w:rFonts w:eastAsia="等线"/>
          <w:lang w:eastAsia="ko-KR"/>
        </w:rPr>
        <w:t xml:space="preserve"> IE, if the first bit, "PRB Periodic" of the </w:t>
      </w:r>
      <w:r w:rsidRPr="00576497">
        <w:rPr>
          <w:rFonts w:eastAsia="等线"/>
          <w:i/>
          <w:lang w:eastAsia="ko-KR"/>
        </w:rPr>
        <w:t xml:space="preserve">Report Characteristics </w:t>
      </w:r>
      <w:r w:rsidRPr="00576497">
        <w:rPr>
          <w:rFonts w:eastAsia="等线"/>
          <w:lang w:eastAsia="ko-KR"/>
        </w:rPr>
        <w:t>IE included in the RESOURCE STATUS REQUEST message is set to "1". If NG-RAN node</w:t>
      </w:r>
      <w:r w:rsidRPr="00576497">
        <w:rPr>
          <w:rFonts w:eastAsia="等线"/>
          <w:vertAlign w:val="subscript"/>
          <w:lang w:eastAsia="ko-KR"/>
        </w:rPr>
        <w:t>2</w:t>
      </w:r>
      <w:r w:rsidRPr="00576497">
        <w:rPr>
          <w:rFonts w:eastAsia="等线"/>
          <w:lang w:eastAsia="ko-KR"/>
        </w:rPr>
        <w:t xml:space="preserve"> is a gNB and if the cell for which </w:t>
      </w:r>
      <w:r w:rsidRPr="00576497">
        <w:rPr>
          <w:rFonts w:eastAsia="等线"/>
          <w:i/>
          <w:iCs/>
          <w:lang w:eastAsia="ko-KR"/>
        </w:rPr>
        <w:t>Radio</w:t>
      </w:r>
      <w:r w:rsidRPr="00576497">
        <w:rPr>
          <w:rFonts w:eastAsia="等线"/>
          <w:lang w:eastAsia="ko-KR"/>
        </w:rPr>
        <w:t xml:space="preserve"> </w:t>
      </w:r>
      <w:r w:rsidRPr="00576497">
        <w:rPr>
          <w:rFonts w:eastAsia="等线"/>
          <w:i/>
          <w:iCs/>
          <w:lang w:eastAsia="ko-KR"/>
        </w:rPr>
        <w:t>Resource Status</w:t>
      </w:r>
      <w:r w:rsidRPr="00576497">
        <w:rPr>
          <w:rFonts w:eastAsia="等线"/>
          <w:lang w:eastAsia="ko-KR"/>
        </w:rPr>
        <w:t xml:space="preserve"> IE is requested to be reported supports more than one SSB, the </w:t>
      </w:r>
      <w:r w:rsidRPr="00576497">
        <w:rPr>
          <w:rFonts w:eastAsia="等线"/>
          <w:i/>
          <w:iCs/>
          <w:lang w:eastAsia="ko-KR"/>
        </w:rPr>
        <w:t>Radio</w:t>
      </w:r>
      <w:r w:rsidRPr="00576497">
        <w:rPr>
          <w:rFonts w:eastAsia="等线"/>
          <w:lang w:eastAsia="ko-KR"/>
        </w:rPr>
        <w:t xml:space="preserve"> </w:t>
      </w:r>
      <w:r w:rsidRPr="00576497">
        <w:rPr>
          <w:rFonts w:eastAsia="等线"/>
          <w:i/>
          <w:iCs/>
          <w:lang w:eastAsia="ko-KR"/>
        </w:rPr>
        <w:t>Resource Status</w:t>
      </w:r>
      <w:r w:rsidRPr="00576497">
        <w:rPr>
          <w:rFonts w:eastAsia="等线"/>
          <w:lang w:eastAsia="ko-KR"/>
        </w:rPr>
        <w:t xml:space="preserve"> IE for such cell shall include the </w:t>
      </w:r>
      <w:r w:rsidRPr="00576497">
        <w:rPr>
          <w:rFonts w:eastAsia="等线"/>
          <w:bCs/>
          <w:i/>
          <w:lang w:val="en-US" w:eastAsia="ja-JP"/>
        </w:rPr>
        <w:t xml:space="preserve">SSB Area Radio Resource Status Item </w:t>
      </w:r>
      <w:r w:rsidRPr="00576497">
        <w:rPr>
          <w:rFonts w:eastAsia="等线"/>
          <w:bCs/>
          <w:lang w:val="en-US" w:eastAsia="ja-JP"/>
        </w:rPr>
        <w:t>IE</w:t>
      </w:r>
      <w:r w:rsidRPr="00576497">
        <w:rPr>
          <w:rFonts w:eastAsia="等线"/>
          <w:lang w:eastAsia="ko-KR"/>
        </w:rPr>
        <w:t xml:space="preserve"> for all SSB areas supported by the cell. If the </w:t>
      </w:r>
      <w:r w:rsidRPr="00576497">
        <w:rPr>
          <w:rFonts w:eastAsia="等线"/>
          <w:i/>
          <w:lang w:eastAsia="ko-KR"/>
        </w:rPr>
        <w:t xml:space="preserve">SSB To Report List </w:t>
      </w:r>
      <w:r w:rsidRPr="00576497">
        <w:rPr>
          <w:rFonts w:eastAsia="等线"/>
          <w:lang w:eastAsia="ko-KR"/>
        </w:rPr>
        <w:t xml:space="preserve">IE is included for a cell, the </w:t>
      </w:r>
      <w:r w:rsidRPr="00576497">
        <w:rPr>
          <w:rFonts w:eastAsia="等线"/>
          <w:i/>
          <w:iCs/>
          <w:lang w:eastAsia="ko-KR"/>
        </w:rPr>
        <w:t>Radio</w:t>
      </w:r>
      <w:r w:rsidRPr="00576497">
        <w:rPr>
          <w:rFonts w:eastAsia="等线"/>
          <w:lang w:eastAsia="ko-KR"/>
        </w:rPr>
        <w:t xml:space="preserve"> </w:t>
      </w:r>
      <w:r w:rsidRPr="00576497">
        <w:rPr>
          <w:rFonts w:eastAsia="等线"/>
          <w:i/>
          <w:iCs/>
          <w:lang w:eastAsia="ko-KR"/>
        </w:rPr>
        <w:t>Resource Status</w:t>
      </w:r>
      <w:r w:rsidRPr="00576497">
        <w:rPr>
          <w:rFonts w:eastAsia="等线"/>
          <w:lang w:eastAsia="ko-KR"/>
        </w:rPr>
        <w:t xml:space="preserve"> IE for such cell shall include the requested </w:t>
      </w:r>
      <w:r w:rsidRPr="00576497">
        <w:rPr>
          <w:rFonts w:eastAsia="等线"/>
          <w:bCs/>
          <w:i/>
          <w:lang w:val="en-US" w:eastAsia="ja-JP"/>
        </w:rPr>
        <w:t>SSB Area Radio Resource Status List</w:t>
      </w:r>
      <w:r w:rsidRPr="00576497">
        <w:rPr>
          <w:rFonts w:eastAsia="等线"/>
          <w:bCs/>
          <w:lang w:val="en-US" w:eastAsia="ja-JP"/>
        </w:rPr>
        <w:t xml:space="preserve"> IE;</w:t>
      </w:r>
      <w:r w:rsidRPr="00576497">
        <w:rPr>
          <w:rFonts w:eastAsia="等线"/>
          <w:lang w:eastAsia="ko-KR"/>
        </w:rPr>
        <w:t xml:space="preserve"> If the cell for which </w:t>
      </w:r>
      <w:r w:rsidRPr="00576497">
        <w:rPr>
          <w:rFonts w:eastAsia="等线"/>
          <w:i/>
          <w:iCs/>
          <w:lang w:eastAsia="ko-KR"/>
        </w:rPr>
        <w:t>Radio</w:t>
      </w:r>
      <w:r w:rsidRPr="00576497">
        <w:rPr>
          <w:rFonts w:eastAsia="等线"/>
          <w:lang w:eastAsia="ko-KR"/>
        </w:rPr>
        <w:t xml:space="preserve"> </w:t>
      </w:r>
      <w:r w:rsidRPr="00576497">
        <w:rPr>
          <w:rFonts w:eastAsia="等线"/>
          <w:i/>
          <w:iCs/>
          <w:lang w:eastAsia="ko-KR"/>
        </w:rPr>
        <w:t>Resource Status</w:t>
      </w:r>
      <w:r w:rsidRPr="00576497">
        <w:rPr>
          <w:rFonts w:eastAsia="等线"/>
          <w:lang w:eastAsia="ko-KR"/>
        </w:rPr>
        <w:t xml:space="preserve"> IE is requested to be reported supports more than one slice, and if the </w:t>
      </w:r>
      <w:r w:rsidRPr="00576497">
        <w:rPr>
          <w:rFonts w:eastAsia="等线"/>
          <w:i/>
          <w:lang w:eastAsia="ko-KR"/>
        </w:rPr>
        <w:t xml:space="preserve">Slice To Report List </w:t>
      </w:r>
      <w:r w:rsidRPr="00576497">
        <w:rPr>
          <w:rFonts w:eastAsia="等线"/>
          <w:lang w:eastAsia="ko-KR"/>
        </w:rPr>
        <w:t xml:space="preserve">IE is included for a cell, the </w:t>
      </w:r>
      <w:r w:rsidRPr="00576497">
        <w:rPr>
          <w:rFonts w:eastAsia="等线"/>
          <w:i/>
          <w:iCs/>
          <w:lang w:eastAsia="ko-KR"/>
        </w:rPr>
        <w:t>Radio</w:t>
      </w:r>
      <w:r w:rsidRPr="00576497">
        <w:rPr>
          <w:rFonts w:eastAsia="等线"/>
          <w:lang w:eastAsia="ko-KR"/>
        </w:rPr>
        <w:t xml:space="preserve"> </w:t>
      </w:r>
      <w:r w:rsidRPr="00576497">
        <w:rPr>
          <w:rFonts w:eastAsia="等线"/>
          <w:i/>
          <w:iCs/>
          <w:lang w:eastAsia="ko-KR"/>
        </w:rPr>
        <w:t>Resource Status</w:t>
      </w:r>
      <w:r w:rsidRPr="00576497">
        <w:rPr>
          <w:rFonts w:eastAsia="等线"/>
          <w:lang w:eastAsia="ko-KR"/>
        </w:rPr>
        <w:t xml:space="preserve"> IE for such cell shall, if supported, include the requested </w:t>
      </w:r>
      <w:r w:rsidRPr="00576497">
        <w:rPr>
          <w:rFonts w:eastAsia="等线"/>
          <w:i/>
          <w:lang w:val="en-US" w:eastAsia="ja-JP"/>
        </w:rPr>
        <w:t>Slice Radio Resource Status Item</w:t>
      </w:r>
      <w:r w:rsidRPr="00576497">
        <w:rPr>
          <w:rFonts w:eastAsia="等线"/>
          <w:iCs/>
          <w:lang w:eastAsia="ko-KR"/>
        </w:rPr>
        <w:t xml:space="preserve"> IE;</w:t>
      </w:r>
    </w:p>
    <w:p w14:paraId="209CDA67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lastRenderedPageBreak/>
        <w:t>-</w:t>
      </w:r>
      <w:r w:rsidRPr="00576497">
        <w:rPr>
          <w:rFonts w:eastAsia="等线"/>
          <w:lang w:eastAsia="ko-KR"/>
        </w:rPr>
        <w:tab/>
        <w:t xml:space="preserve">the </w:t>
      </w:r>
      <w:r w:rsidRPr="00576497">
        <w:rPr>
          <w:rFonts w:eastAsia="等线" w:cs="Arial"/>
          <w:bCs/>
          <w:i/>
          <w:iCs/>
          <w:szCs w:val="18"/>
          <w:lang w:eastAsia="ko-KR"/>
        </w:rPr>
        <w:t>TNL Capacity Indicator</w:t>
      </w:r>
      <w:r w:rsidRPr="00576497">
        <w:rPr>
          <w:rFonts w:eastAsia="等线"/>
          <w:lang w:eastAsia="ko-KR"/>
        </w:rPr>
        <w:t xml:space="preserve"> IE, if the second bit, "TNL Capacity Ind Periodic" of the </w:t>
      </w:r>
      <w:r w:rsidRPr="00576497">
        <w:rPr>
          <w:rFonts w:eastAsia="等线"/>
          <w:i/>
          <w:lang w:eastAsia="ko-KR"/>
        </w:rPr>
        <w:t xml:space="preserve">Report Characteristics </w:t>
      </w:r>
      <w:r w:rsidRPr="00576497">
        <w:rPr>
          <w:rFonts w:eastAsia="等线"/>
          <w:lang w:eastAsia="ko-KR"/>
        </w:rPr>
        <w:t>IE included in the RESOURCE STATUS REQUEST message is set to "1". The received</w:t>
      </w:r>
      <w:r w:rsidRPr="00576497">
        <w:rPr>
          <w:rFonts w:eastAsia="等线" w:cs="Arial"/>
          <w:bCs/>
          <w:i/>
          <w:iCs/>
          <w:szCs w:val="18"/>
          <w:lang w:eastAsia="ko-KR"/>
        </w:rPr>
        <w:t xml:space="preserve"> TNL Capacity Indicator</w:t>
      </w:r>
      <w:r w:rsidRPr="00576497">
        <w:rPr>
          <w:rFonts w:eastAsia="等线"/>
          <w:lang w:eastAsia="ko-KR"/>
        </w:rPr>
        <w:t xml:space="preserve"> IE represents the lowest TNL capacity available for the cell, only taking into account interfaces providing user plane transport.</w:t>
      </w:r>
    </w:p>
    <w:p w14:paraId="3C73545F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bCs/>
          <w:lang w:val="en-US" w:eastAsia="ja-JP"/>
        </w:rPr>
      </w:pPr>
      <w:r w:rsidRPr="00576497">
        <w:rPr>
          <w:rFonts w:eastAsia="等线"/>
          <w:lang w:eastAsia="ko-KR"/>
        </w:rPr>
        <w:t>-</w:t>
      </w:r>
      <w:r w:rsidRPr="00576497">
        <w:rPr>
          <w:rFonts w:eastAsia="等线"/>
          <w:lang w:eastAsia="ko-KR"/>
        </w:rPr>
        <w:tab/>
        <w:t xml:space="preserve">the </w:t>
      </w:r>
      <w:r w:rsidRPr="00576497">
        <w:rPr>
          <w:rFonts w:eastAsia="等线"/>
          <w:i/>
          <w:iCs/>
          <w:lang w:eastAsia="ko-KR"/>
        </w:rPr>
        <w:t>Composite Available Capacity Group</w:t>
      </w:r>
      <w:r w:rsidRPr="00576497">
        <w:rPr>
          <w:rFonts w:eastAsia="等线"/>
          <w:lang w:eastAsia="ko-KR"/>
        </w:rPr>
        <w:t xml:space="preserve"> IE, if the third bit, "Composite Available Capacity Periodic" of the </w:t>
      </w:r>
      <w:r w:rsidRPr="00576497">
        <w:rPr>
          <w:rFonts w:eastAsia="等线"/>
          <w:i/>
          <w:lang w:eastAsia="ko-KR"/>
        </w:rPr>
        <w:t xml:space="preserve">Report Characteristics </w:t>
      </w:r>
      <w:r w:rsidRPr="00576497">
        <w:rPr>
          <w:rFonts w:eastAsia="等线"/>
          <w:lang w:eastAsia="ko-KR"/>
        </w:rPr>
        <w:t xml:space="preserve">IE included in the RESOURCE STATUS REQUEST message is set to "1". If the </w:t>
      </w:r>
      <w:r w:rsidRPr="00576497">
        <w:rPr>
          <w:rFonts w:eastAsia="等线"/>
          <w:i/>
          <w:lang w:eastAsia="ko-KR"/>
        </w:rPr>
        <w:t>Cell Capacity Class Value</w:t>
      </w:r>
      <w:r w:rsidRPr="00576497">
        <w:rPr>
          <w:rFonts w:eastAsia="等线"/>
          <w:lang w:eastAsia="ko-KR"/>
        </w:rPr>
        <w:t xml:space="preserve"> IE is included within the </w:t>
      </w:r>
      <w:r w:rsidRPr="00576497">
        <w:rPr>
          <w:rFonts w:eastAsia="MS Mincho"/>
          <w:i/>
          <w:lang w:eastAsia="ko-KR"/>
        </w:rPr>
        <w:t>Composite</w:t>
      </w:r>
      <w:r w:rsidRPr="00576497">
        <w:rPr>
          <w:rFonts w:eastAsia="MS Mincho"/>
          <w:lang w:eastAsia="ko-KR"/>
        </w:rPr>
        <w:t xml:space="preserve"> </w:t>
      </w:r>
      <w:r w:rsidRPr="00576497">
        <w:rPr>
          <w:rFonts w:eastAsia="等线"/>
          <w:i/>
          <w:lang w:eastAsia="ko-KR"/>
        </w:rPr>
        <w:t>Available Capacity Group</w:t>
      </w:r>
      <w:r w:rsidRPr="00576497">
        <w:rPr>
          <w:rFonts w:eastAsia="等线"/>
          <w:lang w:eastAsia="ko-KR"/>
        </w:rPr>
        <w:t xml:space="preserve"> IE, this IE is used to assign weights to the available capacity indicated in the </w:t>
      </w:r>
      <w:r w:rsidRPr="00576497">
        <w:rPr>
          <w:rFonts w:eastAsia="等线"/>
          <w:i/>
          <w:lang w:eastAsia="ko-KR"/>
        </w:rPr>
        <w:t>Capacity Value</w:t>
      </w:r>
      <w:r w:rsidRPr="00576497">
        <w:rPr>
          <w:rFonts w:eastAsia="等线"/>
          <w:lang w:eastAsia="ko-KR"/>
        </w:rPr>
        <w:t xml:space="preserve"> IE. If NG-RAN node</w:t>
      </w:r>
      <w:r w:rsidRPr="00576497">
        <w:rPr>
          <w:rFonts w:eastAsia="等线"/>
          <w:vertAlign w:val="subscript"/>
          <w:lang w:eastAsia="ko-KR"/>
        </w:rPr>
        <w:t>2</w:t>
      </w:r>
      <w:r w:rsidRPr="00576497">
        <w:rPr>
          <w:rFonts w:eastAsia="等线"/>
          <w:lang w:eastAsia="ko-KR"/>
        </w:rPr>
        <w:t xml:space="preserve"> is a gNB and if the cell for which </w:t>
      </w:r>
      <w:r w:rsidRPr="00576497">
        <w:rPr>
          <w:rFonts w:eastAsia="等线"/>
          <w:i/>
          <w:iCs/>
          <w:lang w:eastAsia="ko-KR"/>
        </w:rPr>
        <w:t>Composite Available Capacity Group</w:t>
      </w:r>
      <w:r w:rsidRPr="00576497">
        <w:rPr>
          <w:rFonts w:eastAsia="等线"/>
          <w:lang w:eastAsia="ko-KR"/>
        </w:rPr>
        <w:t xml:space="preserve"> IE is requested to be reported supports more than one SSB, the </w:t>
      </w:r>
      <w:r w:rsidRPr="00576497">
        <w:rPr>
          <w:rFonts w:eastAsia="等线"/>
          <w:i/>
          <w:iCs/>
          <w:lang w:eastAsia="ko-KR"/>
        </w:rPr>
        <w:t>Composite Available Capacity Group</w:t>
      </w:r>
      <w:r w:rsidRPr="00576497">
        <w:rPr>
          <w:rFonts w:eastAsia="等线"/>
          <w:lang w:eastAsia="ko-KR"/>
        </w:rPr>
        <w:t xml:space="preserve"> IE for such cell shall include the </w:t>
      </w:r>
      <w:r w:rsidRPr="00576497">
        <w:rPr>
          <w:rFonts w:eastAsia="等线"/>
          <w:bCs/>
          <w:i/>
          <w:lang w:val="en-US" w:eastAsia="ja-JP"/>
        </w:rPr>
        <w:t xml:space="preserve">SSB Area Capacity Value List </w:t>
      </w:r>
      <w:r w:rsidRPr="00576497">
        <w:rPr>
          <w:rFonts w:eastAsia="等线"/>
          <w:bCs/>
          <w:iCs/>
          <w:lang w:val="en-US" w:eastAsia="ja-JP"/>
        </w:rPr>
        <w:t>for all SSB areas supported by the cell,</w:t>
      </w:r>
      <w:r w:rsidRPr="00576497">
        <w:rPr>
          <w:rFonts w:eastAsia="等线"/>
          <w:bCs/>
          <w:lang w:val="en-US" w:eastAsia="ja-JP"/>
        </w:rPr>
        <w:t xml:space="preserve"> providing the SSB area capacity with respect to the </w:t>
      </w:r>
      <w:r w:rsidRPr="00576497">
        <w:rPr>
          <w:rFonts w:eastAsia="等线"/>
          <w:bCs/>
          <w:i/>
          <w:iCs/>
          <w:lang w:val="en-US" w:eastAsia="ja-JP"/>
        </w:rPr>
        <w:t>Cell Capacity Class Value</w:t>
      </w:r>
      <w:r w:rsidRPr="00576497">
        <w:rPr>
          <w:rFonts w:eastAsia="等线"/>
          <w:bCs/>
          <w:lang w:val="en-US" w:eastAsia="ja-JP"/>
        </w:rPr>
        <w:t xml:space="preserve">. </w:t>
      </w:r>
      <w:r w:rsidRPr="00576497">
        <w:rPr>
          <w:rFonts w:eastAsia="等线"/>
          <w:lang w:eastAsia="ko-KR"/>
        </w:rPr>
        <w:t xml:space="preserve">If the </w:t>
      </w:r>
      <w:r w:rsidRPr="00576497">
        <w:rPr>
          <w:rFonts w:eastAsia="等线"/>
          <w:i/>
          <w:lang w:eastAsia="ko-KR"/>
        </w:rPr>
        <w:t xml:space="preserve">SSB To Report List </w:t>
      </w:r>
      <w:r w:rsidRPr="00576497">
        <w:rPr>
          <w:rFonts w:eastAsia="等线"/>
          <w:lang w:eastAsia="ko-KR"/>
        </w:rPr>
        <w:t xml:space="preserve">IE is included for a cell, the </w:t>
      </w:r>
      <w:r w:rsidRPr="00576497">
        <w:rPr>
          <w:rFonts w:eastAsia="等线"/>
          <w:i/>
          <w:iCs/>
          <w:lang w:eastAsia="ko-KR"/>
        </w:rPr>
        <w:t>Composite Available Capacity Group</w:t>
      </w:r>
      <w:r w:rsidRPr="00576497">
        <w:rPr>
          <w:rFonts w:eastAsia="等线"/>
          <w:lang w:eastAsia="ko-KR"/>
        </w:rPr>
        <w:t xml:space="preserve"> IE for such cell shall include the requested </w:t>
      </w:r>
      <w:r w:rsidRPr="00576497">
        <w:rPr>
          <w:rFonts w:eastAsia="等线"/>
          <w:bCs/>
          <w:i/>
          <w:lang w:val="en-US" w:eastAsia="ja-JP"/>
        </w:rPr>
        <w:t xml:space="preserve">SSB Area Capacity Value List </w:t>
      </w:r>
      <w:r w:rsidRPr="00576497">
        <w:rPr>
          <w:rFonts w:eastAsia="等线"/>
          <w:bCs/>
          <w:lang w:val="en-US" w:eastAsia="ja-JP"/>
        </w:rPr>
        <w:t>IE.</w:t>
      </w:r>
    </w:p>
    <w:p w14:paraId="2F789345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等线"/>
          <w:bCs/>
          <w:lang w:val="en-US" w:eastAsia="ja-JP"/>
        </w:rPr>
      </w:pPr>
      <w:r w:rsidRPr="00576497">
        <w:rPr>
          <w:rFonts w:eastAsia="等线"/>
          <w:lang w:eastAsia="ko-KR"/>
        </w:rPr>
        <w:t xml:space="preserve">If the cell for which </w:t>
      </w:r>
      <w:r w:rsidRPr="00576497">
        <w:rPr>
          <w:rFonts w:eastAsia="等线"/>
          <w:i/>
          <w:iCs/>
          <w:lang w:eastAsia="ko-KR"/>
        </w:rPr>
        <w:t>Composite Available Capacity Group</w:t>
      </w:r>
      <w:r w:rsidRPr="00576497">
        <w:rPr>
          <w:rFonts w:eastAsia="等线"/>
          <w:lang w:eastAsia="ko-KR"/>
        </w:rPr>
        <w:t xml:space="preserve"> IE is requested to be reported supports more than one slice, and if the </w:t>
      </w:r>
      <w:r w:rsidRPr="00576497">
        <w:rPr>
          <w:rFonts w:eastAsia="等线"/>
          <w:i/>
          <w:lang w:eastAsia="ko-KR"/>
        </w:rPr>
        <w:t xml:space="preserve">Slice To Report List </w:t>
      </w:r>
      <w:r w:rsidRPr="00576497">
        <w:rPr>
          <w:rFonts w:eastAsia="等线"/>
          <w:lang w:eastAsia="ko-KR"/>
        </w:rPr>
        <w:t xml:space="preserve">IE is included for a cell, the </w:t>
      </w:r>
      <w:r w:rsidRPr="00576497">
        <w:rPr>
          <w:rFonts w:eastAsia="等线"/>
          <w:i/>
          <w:iCs/>
          <w:lang w:eastAsia="ko-KR"/>
        </w:rPr>
        <w:t xml:space="preserve">Slice Available Capacity </w:t>
      </w:r>
      <w:r w:rsidRPr="00576497">
        <w:rPr>
          <w:rFonts w:eastAsia="等线"/>
          <w:lang w:eastAsia="ko-KR"/>
        </w:rPr>
        <w:t>IE for such cell shall include the</w:t>
      </w:r>
      <w:r w:rsidRPr="00576497">
        <w:rPr>
          <w:rFonts w:eastAsia="等线" w:hint="eastAsia"/>
          <w:lang w:eastAsia="zh-CN"/>
        </w:rPr>
        <w:t xml:space="preserve"> </w:t>
      </w:r>
      <w:r w:rsidRPr="00576497">
        <w:rPr>
          <w:rFonts w:eastAsia="等线"/>
          <w:lang w:eastAsia="ko-KR"/>
        </w:rPr>
        <w:t>requested</w:t>
      </w:r>
      <w:r w:rsidRPr="00576497">
        <w:rPr>
          <w:rFonts w:eastAsia="等线"/>
          <w:i/>
          <w:lang w:eastAsia="ja-JP"/>
        </w:rPr>
        <w:t xml:space="preserve"> Slice Available Capacity Value Downlink</w:t>
      </w:r>
      <w:r w:rsidRPr="00576497">
        <w:rPr>
          <w:rFonts w:eastAsia="等线"/>
          <w:lang w:eastAsia="ja-JP"/>
        </w:rPr>
        <w:t xml:space="preserve"> IE and </w:t>
      </w:r>
      <w:r w:rsidRPr="00576497">
        <w:rPr>
          <w:rFonts w:eastAsia="等线"/>
          <w:i/>
          <w:lang w:eastAsia="ja-JP"/>
        </w:rPr>
        <w:t>Slice Available Capacity</w:t>
      </w:r>
      <w:r w:rsidRPr="00576497">
        <w:rPr>
          <w:rFonts w:eastAsia="等线"/>
          <w:lang w:eastAsia="ja-JP"/>
        </w:rPr>
        <w:t xml:space="preserve"> </w:t>
      </w:r>
      <w:r w:rsidRPr="00576497">
        <w:rPr>
          <w:rFonts w:eastAsia="等线"/>
          <w:i/>
          <w:lang w:eastAsia="ja-JP"/>
        </w:rPr>
        <w:t xml:space="preserve">Value Uplink </w:t>
      </w:r>
      <w:r w:rsidRPr="00576497">
        <w:rPr>
          <w:rFonts w:eastAsia="等线"/>
          <w:lang w:eastAsia="ja-JP"/>
        </w:rPr>
        <w:t>IE</w:t>
      </w:r>
      <w:r w:rsidRPr="00576497">
        <w:rPr>
          <w:rFonts w:eastAsia="等线"/>
          <w:bCs/>
          <w:lang w:val="en-US" w:eastAsia="ja-JP"/>
        </w:rPr>
        <w:t>, providing the slice capacity with respect to the Cell Capacity Class Value.</w:t>
      </w:r>
    </w:p>
    <w:p w14:paraId="3FB69CA0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 xml:space="preserve">- </w:t>
      </w:r>
      <w:r w:rsidRPr="00576497">
        <w:rPr>
          <w:rFonts w:eastAsia="等线"/>
          <w:lang w:eastAsia="ko-KR"/>
        </w:rPr>
        <w:tab/>
        <w:t xml:space="preserve">the </w:t>
      </w:r>
      <w:r w:rsidRPr="00576497">
        <w:rPr>
          <w:rFonts w:eastAsia="等线"/>
          <w:i/>
          <w:iCs/>
          <w:lang w:eastAsia="ko-KR"/>
        </w:rPr>
        <w:t>Number of Active UEs</w:t>
      </w:r>
      <w:r w:rsidRPr="00576497">
        <w:rPr>
          <w:rFonts w:eastAsia="等线"/>
          <w:lang w:eastAsia="ko-KR"/>
        </w:rPr>
        <w:t xml:space="preserve"> IE, if the fourth bit, "Number of Active UEs" of the </w:t>
      </w:r>
      <w:r w:rsidRPr="00576497">
        <w:rPr>
          <w:rFonts w:eastAsia="等线"/>
          <w:i/>
          <w:iCs/>
          <w:lang w:eastAsia="ko-KR"/>
        </w:rPr>
        <w:t>Report Characteristics</w:t>
      </w:r>
      <w:r w:rsidRPr="00576497">
        <w:rPr>
          <w:rFonts w:eastAsia="等线"/>
          <w:lang w:eastAsia="ko-KR"/>
        </w:rPr>
        <w:t xml:space="preserve"> IE included in the RESOURCE STATUS REQUEST message is set to "1";</w:t>
      </w:r>
    </w:p>
    <w:p w14:paraId="5BA388CE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576497">
        <w:rPr>
          <w:rFonts w:eastAsia="等线"/>
          <w:lang w:eastAsia="ko-KR"/>
        </w:rPr>
        <w:t>-</w:t>
      </w:r>
      <w:r w:rsidRPr="00576497">
        <w:rPr>
          <w:rFonts w:eastAsia="等线"/>
          <w:lang w:eastAsia="ko-KR"/>
        </w:rPr>
        <w:tab/>
        <w:t xml:space="preserve">the </w:t>
      </w:r>
      <w:r w:rsidRPr="00576497">
        <w:rPr>
          <w:rFonts w:eastAsia="等线" w:hint="eastAsia"/>
          <w:i/>
          <w:iCs/>
          <w:lang w:eastAsia="ko-KR"/>
        </w:rPr>
        <w:t>RRC Connections</w:t>
      </w:r>
      <w:r w:rsidRPr="00576497">
        <w:rPr>
          <w:rFonts w:eastAsia="等线" w:hint="eastAsia"/>
          <w:lang w:eastAsia="ko-KR"/>
        </w:rPr>
        <w:t xml:space="preserve"> </w:t>
      </w:r>
      <w:r w:rsidRPr="00576497">
        <w:rPr>
          <w:rFonts w:eastAsia="等线"/>
          <w:lang w:eastAsia="ko-KR"/>
        </w:rPr>
        <w:t xml:space="preserve">IE, if the </w:t>
      </w:r>
      <w:r w:rsidRPr="00576497">
        <w:rPr>
          <w:rFonts w:eastAsia="等线" w:hint="eastAsia"/>
          <w:lang w:eastAsia="zh-CN"/>
        </w:rPr>
        <w:t>f</w:t>
      </w:r>
      <w:r w:rsidRPr="00576497">
        <w:rPr>
          <w:rFonts w:eastAsia="等线"/>
          <w:lang w:eastAsia="ja-JP"/>
        </w:rPr>
        <w:t>ifth</w:t>
      </w:r>
      <w:r w:rsidRPr="00576497">
        <w:rPr>
          <w:rFonts w:eastAsia="等线"/>
          <w:lang w:eastAsia="ko-KR"/>
        </w:rPr>
        <w:t xml:space="preserve"> bit, "</w:t>
      </w:r>
      <w:r w:rsidRPr="00576497">
        <w:rPr>
          <w:rFonts w:eastAsia="等线" w:hint="eastAsia"/>
          <w:lang w:eastAsia="zh-CN"/>
        </w:rPr>
        <w:t>RRC Connections</w:t>
      </w:r>
      <w:r w:rsidRPr="00576497">
        <w:rPr>
          <w:rFonts w:eastAsia="等线"/>
          <w:lang w:eastAsia="ko-KR"/>
        </w:rPr>
        <w:t xml:space="preserve">" of the </w:t>
      </w:r>
      <w:r w:rsidRPr="00576497">
        <w:rPr>
          <w:rFonts w:eastAsia="等线"/>
          <w:i/>
          <w:iCs/>
          <w:lang w:eastAsia="ko-KR"/>
        </w:rPr>
        <w:t xml:space="preserve">Report Characteristics </w:t>
      </w:r>
      <w:r w:rsidRPr="00576497">
        <w:rPr>
          <w:rFonts w:eastAsia="等线"/>
          <w:lang w:eastAsia="ko-KR"/>
        </w:rPr>
        <w:t>IE included in the RESOURCE STATUS REQUEST message is set to "1".</w:t>
      </w:r>
    </w:p>
    <w:p w14:paraId="48E5E018" w14:textId="397A38B0" w:rsidR="00062650" w:rsidRDefault="00576497" w:rsidP="000626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ko-KR"/>
        </w:rPr>
      </w:pPr>
      <w:bookmarkStart w:id="51" w:name="_Hlk109153025"/>
      <w:r w:rsidRPr="00576497">
        <w:rPr>
          <w:rFonts w:eastAsia="等线"/>
          <w:lang w:val="en-US" w:eastAsia="ko-KR"/>
        </w:rPr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 w:rsidRPr="00576497">
        <w:rPr>
          <w:rFonts w:eastAsia="等线"/>
          <w:i/>
          <w:iCs/>
          <w:lang w:val="en-US" w:eastAsia="ja-JP"/>
        </w:rPr>
        <w:t>NR-U Channel List</w:t>
      </w:r>
      <w:r w:rsidRPr="00576497">
        <w:rPr>
          <w:rFonts w:eastAsia="等线"/>
          <w:lang w:val="en-US" w:eastAsia="ko-KR"/>
        </w:rPr>
        <w:t xml:space="preserve"> IE, if the </w:t>
      </w:r>
      <w:r w:rsidRPr="00576497">
        <w:rPr>
          <w:rFonts w:eastAsia="等线"/>
          <w:lang w:val="en-US" w:eastAsia="zh-CN"/>
        </w:rPr>
        <w:t>sixth</w:t>
      </w:r>
      <w:r w:rsidRPr="00576497">
        <w:rPr>
          <w:rFonts w:eastAsia="等线"/>
          <w:lang w:val="en-US" w:eastAsia="ko-KR"/>
        </w:rPr>
        <w:t xml:space="preserve"> bit, "</w:t>
      </w:r>
      <w:r w:rsidRPr="00576497">
        <w:rPr>
          <w:rFonts w:eastAsia="等线"/>
          <w:lang w:val="en-US" w:eastAsia="ja-JP"/>
        </w:rPr>
        <w:t>NR-U Channel List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 RESOURCE STATUS REQUEST message is set to "1".</w:t>
      </w:r>
      <w:bookmarkEnd w:id="51"/>
      <w:r w:rsidR="00062650" w:rsidRPr="00576497">
        <w:rPr>
          <w:rFonts w:eastAsia="等线"/>
          <w:lang w:val="en-US" w:eastAsia="ko-KR"/>
        </w:rPr>
        <w:t xml:space="preserve">- </w:t>
      </w:r>
      <w:r w:rsidR="00062650" w:rsidRPr="00576497">
        <w:rPr>
          <w:rFonts w:eastAsia="等线"/>
          <w:lang w:val="en-US" w:eastAsia="ko-KR"/>
        </w:rPr>
        <w:tab/>
        <w:t xml:space="preserve">the </w:t>
      </w:r>
      <w:r w:rsidR="00A526E0" w:rsidRPr="00A526E0">
        <w:rPr>
          <w:rFonts w:eastAsia="等线"/>
          <w:i/>
          <w:iCs/>
          <w:lang w:val="en-US" w:eastAsia="ja-JP"/>
        </w:rPr>
        <w:t>P</w:t>
      </w:r>
      <w:r w:rsidR="00062650" w:rsidRPr="00062650">
        <w:rPr>
          <w:rFonts w:eastAsia="等线"/>
          <w:i/>
          <w:iCs/>
          <w:lang w:val="en-US" w:eastAsia="ja-JP"/>
        </w:rPr>
        <w:t xml:space="preserve">redicted </w:t>
      </w:r>
      <w:r w:rsidR="008779FF" w:rsidRPr="00576497">
        <w:rPr>
          <w:rFonts w:eastAsia="等线"/>
          <w:i/>
          <w:iCs/>
          <w:lang w:eastAsia="ko-KR"/>
        </w:rPr>
        <w:t>Radio</w:t>
      </w:r>
      <w:r w:rsidR="008779FF" w:rsidRPr="00576497">
        <w:rPr>
          <w:rFonts w:eastAsia="等线"/>
          <w:lang w:eastAsia="ko-KR"/>
        </w:rPr>
        <w:t xml:space="preserve"> </w:t>
      </w:r>
      <w:r w:rsidR="008779FF" w:rsidRPr="00576497">
        <w:rPr>
          <w:rFonts w:eastAsia="等线"/>
          <w:i/>
          <w:iCs/>
          <w:lang w:eastAsia="ko-KR"/>
        </w:rPr>
        <w:t>Resource Status</w:t>
      </w:r>
      <w:r w:rsidR="00062650" w:rsidRPr="00576497">
        <w:rPr>
          <w:rFonts w:eastAsia="等线"/>
          <w:lang w:val="en-US" w:eastAsia="ko-KR"/>
        </w:rPr>
        <w:t xml:space="preserve"> IE, if the </w:t>
      </w:r>
      <w:r w:rsidR="00062650">
        <w:rPr>
          <w:rFonts w:eastAsia="等线"/>
          <w:lang w:eastAsia="zh-CN"/>
        </w:rPr>
        <w:t>s</w:t>
      </w:r>
      <w:r w:rsidR="00062650" w:rsidRPr="00880AC5">
        <w:rPr>
          <w:rFonts w:eastAsia="等线"/>
          <w:lang w:eastAsia="zh-CN"/>
        </w:rPr>
        <w:t>eventh</w:t>
      </w:r>
      <w:r w:rsidR="00062650" w:rsidRPr="00576497">
        <w:rPr>
          <w:rFonts w:eastAsia="等线"/>
          <w:lang w:val="en-US" w:eastAsia="ko-KR"/>
        </w:rPr>
        <w:t xml:space="preserve"> bit, "</w:t>
      </w:r>
      <w:r w:rsidR="00062650">
        <w:rPr>
          <w:rFonts w:eastAsia="等线"/>
          <w:lang w:val="en-US" w:eastAsia="ko-KR"/>
        </w:rPr>
        <w:t>P</w:t>
      </w:r>
      <w:r w:rsidR="00062650" w:rsidRPr="00880AC5">
        <w:rPr>
          <w:rFonts w:eastAsia="等线"/>
          <w:lang w:eastAsia="zh-CN"/>
        </w:rPr>
        <w:t>redicted PRB</w:t>
      </w:r>
      <w:r w:rsidR="00062650" w:rsidRPr="00576497">
        <w:rPr>
          <w:rFonts w:eastAsia="等线"/>
          <w:lang w:val="en-US" w:eastAsia="ko-KR"/>
        </w:rPr>
        <w:t xml:space="preserve">" of the </w:t>
      </w:r>
      <w:r w:rsidR="00062650" w:rsidRPr="00576497">
        <w:rPr>
          <w:rFonts w:eastAsia="等线"/>
          <w:i/>
          <w:lang w:val="en-US" w:eastAsia="ko-KR"/>
        </w:rPr>
        <w:t xml:space="preserve">Report Characteristics </w:t>
      </w:r>
      <w:r w:rsidR="00062650" w:rsidRPr="00576497">
        <w:rPr>
          <w:rFonts w:eastAsia="等线"/>
          <w:lang w:val="en-US" w:eastAsia="ko-KR"/>
        </w:rPr>
        <w:t>IE included in the</w:t>
      </w:r>
      <w:r w:rsidR="00062650">
        <w:rPr>
          <w:rFonts w:eastAsia="等线"/>
          <w:lang w:val="en-US" w:eastAsia="ko-KR"/>
        </w:rPr>
        <w:t xml:space="preserve"> </w:t>
      </w:r>
      <w:r w:rsidR="00062650" w:rsidRPr="00576497">
        <w:rPr>
          <w:rFonts w:eastAsia="等线"/>
          <w:lang w:val="en-US" w:eastAsia="ko-KR"/>
        </w:rPr>
        <w:t>RESOURCE STATUS REQUEST message is set to "1".</w:t>
      </w:r>
      <w:r w:rsidR="001E7F76" w:rsidRPr="001E7F76">
        <w:rPr>
          <w:rFonts w:eastAsia="等线"/>
          <w:lang w:eastAsia="ko-KR"/>
        </w:rPr>
        <w:t xml:space="preserve"> </w:t>
      </w:r>
      <w:r w:rsidR="001E7F76" w:rsidRPr="00576497">
        <w:rPr>
          <w:rFonts w:eastAsia="等线"/>
          <w:lang w:eastAsia="ko-KR"/>
        </w:rPr>
        <w:t>If NG-RAN node</w:t>
      </w:r>
      <w:r w:rsidR="001E7F76" w:rsidRPr="00576497">
        <w:rPr>
          <w:rFonts w:eastAsia="等线"/>
          <w:vertAlign w:val="subscript"/>
          <w:lang w:eastAsia="ko-KR"/>
        </w:rPr>
        <w:t>2</w:t>
      </w:r>
      <w:r w:rsidR="001E7F76" w:rsidRPr="00576497">
        <w:rPr>
          <w:rFonts w:eastAsia="等线"/>
          <w:lang w:eastAsia="ko-KR"/>
        </w:rPr>
        <w:t xml:space="preserve"> is a gNB and if the cell for which </w:t>
      </w:r>
      <w:r w:rsidR="001E7F76" w:rsidRPr="00A526E0">
        <w:rPr>
          <w:rFonts w:eastAsia="等线"/>
          <w:i/>
          <w:iCs/>
          <w:lang w:val="en-US" w:eastAsia="ja-JP"/>
        </w:rPr>
        <w:t>P</w:t>
      </w:r>
      <w:r w:rsidR="001E7F76" w:rsidRPr="00062650">
        <w:rPr>
          <w:rFonts w:eastAsia="等线"/>
          <w:i/>
          <w:iCs/>
          <w:lang w:val="en-US" w:eastAsia="ja-JP"/>
        </w:rPr>
        <w:t>redicted</w:t>
      </w:r>
      <w:r w:rsidR="001E7F76" w:rsidRPr="00576497">
        <w:rPr>
          <w:rFonts w:eastAsia="等线"/>
          <w:i/>
          <w:iCs/>
          <w:lang w:eastAsia="ko-KR"/>
        </w:rPr>
        <w:t xml:space="preserve"> Radio</w:t>
      </w:r>
      <w:r w:rsidR="001E7F76" w:rsidRPr="00576497">
        <w:rPr>
          <w:rFonts w:eastAsia="等线"/>
          <w:lang w:eastAsia="ko-KR"/>
        </w:rPr>
        <w:t xml:space="preserve"> </w:t>
      </w:r>
      <w:r w:rsidR="001E7F76" w:rsidRPr="00576497">
        <w:rPr>
          <w:rFonts w:eastAsia="等线"/>
          <w:i/>
          <w:iCs/>
          <w:lang w:eastAsia="ko-KR"/>
        </w:rPr>
        <w:t>Resource Status</w:t>
      </w:r>
      <w:r w:rsidR="001E7F76" w:rsidRPr="00576497">
        <w:rPr>
          <w:rFonts w:eastAsia="等线"/>
          <w:lang w:eastAsia="ko-KR"/>
        </w:rPr>
        <w:t xml:space="preserve"> IE is requested to be reported supports more than one SSB, the </w:t>
      </w:r>
      <w:r w:rsidR="00F84D0E" w:rsidRPr="00A526E0">
        <w:rPr>
          <w:rFonts w:eastAsia="等线"/>
          <w:i/>
          <w:iCs/>
          <w:lang w:val="en-US" w:eastAsia="ja-JP"/>
        </w:rPr>
        <w:t>P</w:t>
      </w:r>
      <w:r w:rsidR="00F84D0E" w:rsidRPr="00062650">
        <w:rPr>
          <w:rFonts w:eastAsia="等线"/>
          <w:i/>
          <w:iCs/>
          <w:lang w:val="en-US" w:eastAsia="ja-JP"/>
        </w:rPr>
        <w:t>redicted</w:t>
      </w:r>
      <w:r w:rsidR="00F84D0E" w:rsidRPr="00576497">
        <w:rPr>
          <w:rFonts w:eastAsia="等线"/>
          <w:i/>
          <w:iCs/>
          <w:lang w:eastAsia="ko-KR"/>
        </w:rPr>
        <w:t xml:space="preserve"> </w:t>
      </w:r>
      <w:r w:rsidR="001E7F76" w:rsidRPr="00576497">
        <w:rPr>
          <w:rFonts w:eastAsia="等线"/>
          <w:i/>
          <w:iCs/>
          <w:lang w:eastAsia="ko-KR"/>
        </w:rPr>
        <w:t>Radio</w:t>
      </w:r>
      <w:r w:rsidR="001E7F76" w:rsidRPr="00576497">
        <w:rPr>
          <w:rFonts w:eastAsia="等线"/>
          <w:lang w:eastAsia="ko-KR"/>
        </w:rPr>
        <w:t xml:space="preserve"> </w:t>
      </w:r>
      <w:r w:rsidR="001E7F76" w:rsidRPr="00576497">
        <w:rPr>
          <w:rFonts w:eastAsia="等线"/>
          <w:i/>
          <w:iCs/>
          <w:lang w:eastAsia="ko-KR"/>
        </w:rPr>
        <w:t>Resource Status</w:t>
      </w:r>
      <w:r w:rsidR="001E7F76" w:rsidRPr="00576497">
        <w:rPr>
          <w:rFonts w:eastAsia="等线"/>
          <w:lang w:eastAsia="ko-KR"/>
        </w:rPr>
        <w:t xml:space="preserve"> IE for such cell shall include the </w:t>
      </w:r>
      <w:r w:rsidR="001E7F76" w:rsidRPr="00576497">
        <w:rPr>
          <w:rFonts w:eastAsia="等线"/>
          <w:bCs/>
          <w:i/>
          <w:lang w:val="en-US" w:eastAsia="ja-JP"/>
        </w:rPr>
        <w:t xml:space="preserve">SSB Area Radio Resource Status Item </w:t>
      </w:r>
      <w:r w:rsidR="001E7F76" w:rsidRPr="00576497">
        <w:rPr>
          <w:rFonts w:eastAsia="等线"/>
          <w:bCs/>
          <w:lang w:val="en-US" w:eastAsia="ja-JP"/>
        </w:rPr>
        <w:t>IE</w:t>
      </w:r>
      <w:r w:rsidR="001E7F76" w:rsidRPr="00576497">
        <w:rPr>
          <w:rFonts w:eastAsia="等线"/>
          <w:lang w:eastAsia="ko-KR"/>
        </w:rPr>
        <w:t xml:space="preserve"> for all SSB areas supported by the cell. If the </w:t>
      </w:r>
      <w:r w:rsidR="001E7F76" w:rsidRPr="00576497">
        <w:rPr>
          <w:rFonts w:eastAsia="等线"/>
          <w:i/>
          <w:lang w:eastAsia="ko-KR"/>
        </w:rPr>
        <w:t xml:space="preserve">SSB To Report List </w:t>
      </w:r>
      <w:r w:rsidR="001E7F76" w:rsidRPr="00576497">
        <w:rPr>
          <w:rFonts w:eastAsia="等线"/>
          <w:lang w:eastAsia="ko-KR"/>
        </w:rPr>
        <w:t xml:space="preserve">IE is included for a cell, the </w:t>
      </w:r>
      <w:r w:rsidR="001E7F76" w:rsidRPr="00576497">
        <w:rPr>
          <w:rFonts w:eastAsia="等线"/>
          <w:i/>
          <w:iCs/>
          <w:lang w:eastAsia="ko-KR"/>
        </w:rPr>
        <w:t>Radio</w:t>
      </w:r>
      <w:r w:rsidR="001E7F76" w:rsidRPr="00576497">
        <w:rPr>
          <w:rFonts w:eastAsia="等线"/>
          <w:lang w:eastAsia="ko-KR"/>
        </w:rPr>
        <w:t xml:space="preserve"> </w:t>
      </w:r>
      <w:r w:rsidR="001E7F76" w:rsidRPr="00576497">
        <w:rPr>
          <w:rFonts w:eastAsia="等线"/>
          <w:i/>
          <w:iCs/>
          <w:lang w:eastAsia="ko-KR"/>
        </w:rPr>
        <w:t>Resource Status</w:t>
      </w:r>
      <w:r w:rsidR="001E7F76" w:rsidRPr="00576497">
        <w:rPr>
          <w:rFonts w:eastAsia="等线"/>
          <w:lang w:eastAsia="ko-KR"/>
        </w:rPr>
        <w:t xml:space="preserve"> IE for such cell shall include the requested </w:t>
      </w:r>
      <w:r w:rsidR="001E7F76" w:rsidRPr="00576497">
        <w:rPr>
          <w:rFonts w:eastAsia="等线"/>
          <w:bCs/>
          <w:i/>
          <w:lang w:val="en-US" w:eastAsia="ja-JP"/>
        </w:rPr>
        <w:t>SSB Area Radio Resource Status List</w:t>
      </w:r>
      <w:r w:rsidR="001E7F76" w:rsidRPr="00576497">
        <w:rPr>
          <w:rFonts w:eastAsia="等线"/>
          <w:bCs/>
          <w:lang w:val="en-US" w:eastAsia="ja-JP"/>
        </w:rPr>
        <w:t xml:space="preserve"> IE</w:t>
      </w:r>
      <w:r w:rsidR="006548AB">
        <w:rPr>
          <w:rFonts w:eastAsia="等线" w:hint="eastAsia"/>
          <w:bCs/>
          <w:lang w:val="en-US" w:eastAsia="zh-CN"/>
        </w:rPr>
        <w:t>.</w:t>
      </w:r>
      <w:r w:rsidR="001E7F76" w:rsidRPr="00576497">
        <w:rPr>
          <w:rFonts w:eastAsia="等线"/>
          <w:lang w:eastAsia="ko-KR"/>
        </w:rPr>
        <w:t xml:space="preserve"> If the cell for which </w:t>
      </w:r>
      <w:r w:rsidR="00C51829" w:rsidRPr="00A526E0">
        <w:rPr>
          <w:rFonts w:eastAsia="等线"/>
          <w:i/>
          <w:iCs/>
          <w:lang w:val="en-US" w:eastAsia="ja-JP"/>
        </w:rPr>
        <w:t>P</w:t>
      </w:r>
      <w:r w:rsidR="00C51829" w:rsidRPr="00062650">
        <w:rPr>
          <w:rFonts w:eastAsia="等线"/>
          <w:i/>
          <w:iCs/>
          <w:lang w:val="en-US" w:eastAsia="ja-JP"/>
        </w:rPr>
        <w:t>redicted</w:t>
      </w:r>
      <w:r w:rsidR="00C51829" w:rsidRPr="00576497">
        <w:rPr>
          <w:rFonts w:eastAsia="等线"/>
          <w:i/>
          <w:iCs/>
          <w:lang w:eastAsia="ko-KR"/>
        </w:rPr>
        <w:t xml:space="preserve"> </w:t>
      </w:r>
      <w:r w:rsidR="001E7F76" w:rsidRPr="00576497">
        <w:rPr>
          <w:rFonts w:eastAsia="等线"/>
          <w:i/>
          <w:iCs/>
          <w:lang w:eastAsia="ko-KR"/>
        </w:rPr>
        <w:t>Radio</w:t>
      </w:r>
      <w:r w:rsidR="001E7F76" w:rsidRPr="00576497">
        <w:rPr>
          <w:rFonts w:eastAsia="等线"/>
          <w:lang w:eastAsia="ko-KR"/>
        </w:rPr>
        <w:t xml:space="preserve"> </w:t>
      </w:r>
      <w:r w:rsidR="001E7F76" w:rsidRPr="00576497">
        <w:rPr>
          <w:rFonts w:eastAsia="等线"/>
          <w:i/>
          <w:iCs/>
          <w:lang w:eastAsia="ko-KR"/>
        </w:rPr>
        <w:t>Resource Status</w:t>
      </w:r>
      <w:r w:rsidR="001E7F76" w:rsidRPr="00576497">
        <w:rPr>
          <w:rFonts w:eastAsia="等线"/>
          <w:lang w:eastAsia="ko-KR"/>
        </w:rPr>
        <w:t xml:space="preserve"> IE is requested to be reported supports more than one slice, and if the </w:t>
      </w:r>
      <w:r w:rsidR="001E7F76" w:rsidRPr="00576497">
        <w:rPr>
          <w:rFonts w:eastAsia="等线"/>
          <w:i/>
          <w:lang w:eastAsia="ko-KR"/>
        </w:rPr>
        <w:t xml:space="preserve">Slice To Report List </w:t>
      </w:r>
      <w:r w:rsidR="001E7F76" w:rsidRPr="00576497">
        <w:rPr>
          <w:rFonts w:eastAsia="等线"/>
          <w:lang w:eastAsia="ko-KR"/>
        </w:rPr>
        <w:t xml:space="preserve">IE is included for a cell, the </w:t>
      </w:r>
      <w:r w:rsidR="002C5F08" w:rsidRPr="00A526E0">
        <w:rPr>
          <w:rFonts w:eastAsia="等线"/>
          <w:i/>
          <w:iCs/>
          <w:lang w:val="en-US" w:eastAsia="ja-JP"/>
        </w:rPr>
        <w:t>P</w:t>
      </w:r>
      <w:r w:rsidR="002C5F08" w:rsidRPr="00062650">
        <w:rPr>
          <w:rFonts w:eastAsia="等线"/>
          <w:i/>
          <w:iCs/>
          <w:lang w:val="en-US" w:eastAsia="ja-JP"/>
        </w:rPr>
        <w:t>redicted</w:t>
      </w:r>
      <w:r w:rsidR="002C5F08" w:rsidRPr="00576497">
        <w:rPr>
          <w:rFonts w:eastAsia="等线"/>
          <w:i/>
          <w:iCs/>
          <w:lang w:eastAsia="ko-KR"/>
        </w:rPr>
        <w:t xml:space="preserve"> </w:t>
      </w:r>
      <w:r w:rsidR="001E7F76" w:rsidRPr="00576497">
        <w:rPr>
          <w:rFonts w:eastAsia="等线"/>
          <w:i/>
          <w:iCs/>
          <w:lang w:eastAsia="ko-KR"/>
        </w:rPr>
        <w:t>Radio</w:t>
      </w:r>
      <w:r w:rsidR="001E7F76" w:rsidRPr="00576497">
        <w:rPr>
          <w:rFonts w:eastAsia="等线"/>
          <w:lang w:eastAsia="ko-KR"/>
        </w:rPr>
        <w:t xml:space="preserve"> </w:t>
      </w:r>
      <w:r w:rsidR="001E7F76" w:rsidRPr="00576497">
        <w:rPr>
          <w:rFonts w:eastAsia="等线"/>
          <w:i/>
          <w:iCs/>
          <w:lang w:eastAsia="ko-KR"/>
        </w:rPr>
        <w:t>Resource Status</w:t>
      </w:r>
      <w:r w:rsidR="001E7F76" w:rsidRPr="00576497">
        <w:rPr>
          <w:rFonts w:eastAsia="等线"/>
          <w:lang w:eastAsia="ko-KR"/>
        </w:rPr>
        <w:t xml:space="preserve"> IE for such cell shall, if supported, include the requested </w:t>
      </w:r>
      <w:r w:rsidR="001E7F76" w:rsidRPr="00576497">
        <w:rPr>
          <w:rFonts w:eastAsia="等线"/>
          <w:i/>
          <w:lang w:val="en-US" w:eastAsia="ja-JP"/>
        </w:rPr>
        <w:t>Slice Radio Resource Status Item</w:t>
      </w:r>
      <w:r w:rsidR="001E7F76" w:rsidRPr="00576497">
        <w:rPr>
          <w:rFonts w:eastAsia="等线"/>
          <w:iCs/>
          <w:lang w:eastAsia="ko-KR"/>
        </w:rPr>
        <w:t xml:space="preserve"> IE</w:t>
      </w:r>
      <w:r w:rsidR="00386F52">
        <w:rPr>
          <w:rFonts w:eastAsia="等线"/>
          <w:iCs/>
          <w:lang w:eastAsia="ko-KR"/>
        </w:rPr>
        <w:t>.</w:t>
      </w:r>
      <w:r w:rsidR="001E7F76">
        <w:rPr>
          <w:rFonts w:eastAsia="等线"/>
          <w:iCs/>
          <w:lang w:eastAsia="ko-KR"/>
        </w:rPr>
        <w:t xml:space="preserve"> </w:t>
      </w:r>
    </w:p>
    <w:p w14:paraId="54CD3936" w14:textId="54AE1563" w:rsidR="00062650" w:rsidRPr="000A7651" w:rsidRDefault="00062650" w:rsidP="000626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576497">
        <w:rPr>
          <w:rFonts w:eastAsia="等线"/>
          <w:lang w:val="en-US" w:eastAsia="ko-KR"/>
        </w:rPr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 w:rsidR="00A526E0" w:rsidRPr="00A526E0">
        <w:rPr>
          <w:rFonts w:eastAsia="等线"/>
          <w:i/>
          <w:iCs/>
          <w:lang w:val="en-US" w:eastAsia="ja-JP"/>
        </w:rPr>
        <w:t>P</w:t>
      </w:r>
      <w:r w:rsidRPr="00062650">
        <w:rPr>
          <w:rFonts w:eastAsia="等线"/>
          <w:i/>
          <w:iCs/>
          <w:lang w:val="en-US" w:eastAsia="ja-JP"/>
        </w:rPr>
        <w:t xml:space="preserve">redicted TNL </w:t>
      </w:r>
      <w:r w:rsidR="00F60F21" w:rsidRPr="00576497">
        <w:rPr>
          <w:rFonts w:eastAsia="等线" w:cs="Arial"/>
          <w:bCs/>
          <w:i/>
          <w:iCs/>
          <w:szCs w:val="18"/>
          <w:lang w:eastAsia="ko-KR"/>
        </w:rPr>
        <w:t>Capacity Indicator</w:t>
      </w:r>
      <w:r w:rsidRPr="00576497">
        <w:rPr>
          <w:rFonts w:eastAsia="等线"/>
          <w:lang w:val="en-US" w:eastAsia="ko-KR"/>
        </w:rPr>
        <w:t xml:space="preserve"> IE, if the </w:t>
      </w:r>
      <w:r>
        <w:rPr>
          <w:rFonts w:eastAsia="等线"/>
          <w:lang w:eastAsia="zh-CN"/>
        </w:rPr>
        <w:t>e</w:t>
      </w:r>
      <w:r w:rsidRPr="00880AC5">
        <w:rPr>
          <w:rFonts w:eastAsia="等线"/>
          <w:lang w:eastAsia="zh-CN"/>
        </w:rPr>
        <w:t>ighth</w:t>
      </w:r>
      <w:r w:rsidRPr="00576497">
        <w:rPr>
          <w:rFonts w:eastAsia="等线"/>
          <w:lang w:val="en-US" w:eastAsia="ko-KR"/>
        </w:rPr>
        <w:t xml:space="preserve"> bit, "</w:t>
      </w:r>
      <w:r w:rsidR="00B151A1">
        <w:rPr>
          <w:rFonts w:eastAsia="等线"/>
          <w:lang w:val="en-US" w:eastAsia="ko-KR"/>
        </w:rPr>
        <w:t>P</w:t>
      </w:r>
      <w:r w:rsidRPr="00062650">
        <w:rPr>
          <w:rFonts w:eastAsia="等线"/>
          <w:lang w:val="en-US" w:eastAsia="ko-KR"/>
        </w:rPr>
        <w:t xml:space="preserve">redicted </w:t>
      </w:r>
      <w:r w:rsidR="00D85174" w:rsidRPr="00D85174">
        <w:rPr>
          <w:rFonts w:eastAsia="等线"/>
          <w:lang w:val="en-US" w:eastAsia="ko-KR"/>
        </w:rPr>
        <w:t>TNL Capacity Ind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</w:t>
      </w:r>
      <w:r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>RESOURCE STATUS REQUEST message is set to "1".</w:t>
      </w:r>
      <w:r w:rsidR="00892F73">
        <w:rPr>
          <w:rFonts w:eastAsia="等线"/>
          <w:lang w:val="en-US" w:eastAsia="ko-KR"/>
        </w:rPr>
        <w:t xml:space="preserve"> </w:t>
      </w:r>
      <w:r w:rsidR="00892F73" w:rsidRPr="00576497">
        <w:rPr>
          <w:rFonts w:eastAsia="等线"/>
          <w:lang w:eastAsia="ko-KR"/>
        </w:rPr>
        <w:t>The received</w:t>
      </w:r>
      <w:r w:rsidR="00892F73" w:rsidRPr="00576497">
        <w:rPr>
          <w:rFonts w:eastAsia="等线" w:cs="Arial"/>
          <w:bCs/>
          <w:i/>
          <w:iCs/>
          <w:szCs w:val="18"/>
          <w:lang w:eastAsia="ko-KR"/>
        </w:rPr>
        <w:t xml:space="preserve"> </w:t>
      </w:r>
      <w:r w:rsidR="00892F73" w:rsidRPr="00A526E0">
        <w:rPr>
          <w:rFonts w:eastAsia="等线"/>
          <w:i/>
          <w:iCs/>
          <w:lang w:val="en-US" w:eastAsia="ja-JP"/>
        </w:rPr>
        <w:t>P</w:t>
      </w:r>
      <w:r w:rsidR="00892F73" w:rsidRPr="00062650">
        <w:rPr>
          <w:rFonts w:eastAsia="等线"/>
          <w:i/>
          <w:iCs/>
          <w:lang w:val="en-US" w:eastAsia="ja-JP"/>
        </w:rPr>
        <w:t>redicted</w:t>
      </w:r>
      <w:r w:rsidR="00892F73" w:rsidRPr="00576497">
        <w:rPr>
          <w:rFonts w:eastAsia="等线" w:cs="Arial"/>
          <w:bCs/>
          <w:i/>
          <w:iCs/>
          <w:szCs w:val="18"/>
          <w:lang w:eastAsia="ko-KR"/>
        </w:rPr>
        <w:t xml:space="preserve"> TNL Capacity Indicator</w:t>
      </w:r>
      <w:r w:rsidR="00892F73" w:rsidRPr="00576497">
        <w:rPr>
          <w:rFonts w:eastAsia="等线"/>
          <w:lang w:eastAsia="ko-KR"/>
        </w:rPr>
        <w:t xml:space="preserve"> IE represents the lowest TNL capacity available for the cell, only taking into account interfaces providing user plane transport.</w:t>
      </w:r>
      <w:r w:rsidR="00F01094" w:rsidRPr="00F01094">
        <w:rPr>
          <w:rFonts w:eastAsiaTheme="minorEastAsia" w:hint="eastAsia"/>
          <w:lang w:eastAsia="zh-CN"/>
        </w:rPr>
        <w:t xml:space="preserve"> </w:t>
      </w:r>
    </w:p>
    <w:p w14:paraId="32082394" w14:textId="44462388" w:rsidR="000A7651" w:rsidRDefault="00062650" w:rsidP="000A76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bCs/>
          <w:lang w:val="en-US" w:eastAsia="ja-JP"/>
        </w:rPr>
      </w:pPr>
      <w:r w:rsidRPr="00576497">
        <w:rPr>
          <w:rFonts w:eastAsia="等线"/>
          <w:lang w:val="en-US" w:eastAsia="ko-KR"/>
        </w:rPr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 w:rsidR="00A526E0" w:rsidRPr="00A526E0">
        <w:rPr>
          <w:rFonts w:eastAsia="等线"/>
          <w:i/>
          <w:iCs/>
          <w:lang w:val="en-US" w:eastAsia="ja-JP"/>
        </w:rPr>
        <w:t>P</w:t>
      </w:r>
      <w:r w:rsidRPr="00062650">
        <w:rPr>
          <w:rFonts w:eastAsia="等线"/>
          <w:i/>
          <w:iCs/>
          <w:lang w:val="en-US" w:eastAsia="ja-JP"/>
        </w:rPr>
        <w:t>redicted Composite Available Capacity</w:t>
      </w:r>
      <w:r w:rsidRPr="00576497">
        <w:rPr>
          <w:rFonts w:eastAsia="等线"/>
          <w:lang w:val="en-US" w:eastAsia="ko-KR"/>
        </w:rPr>
        <w:t xml:space="preserve"> </w:t>
      </w:r>
      <w:r w:rsidR="005567AD" w:rsidRPr="00576497">
        <w:rPr>
          <w:rFonts w:eastAsia="等线"/>
          <w:i/>
          <w:iCs/>
          <w:lang w:eastAsia="ko-KR"/>
        </w:rPr>
        <w:t>Group</w:t>
      </w:r>
      <w:r w:rsidR="005567AD" w:rsidRPr="00576497"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 xml:space="preserve">IE, if the </w:t>
      </w:r>
      <w:r>
        <w:rPr>
          <w:rFonts w:eastAsia="等线"/>
          <w:lang w:eastAsia="zh-CN"/>
        </w:rPr>
        <w:t>n</w:t>
      </w:r>
      <w:r w:rsidRPr="00880AC5">
        <w:rPr>
          <w:rFonts w:eastAsia="等线"/>
          <w:lang w:eastAsia="zh-CN"/>
        </w:rPr>
        <w:t>inth</w:t>
      </w:r>
      <w:r w:rsidRPr="00576497">
        <w:rPr>
          <w:rFonts w:eastAsia="等线"/>
          <w:lang w:val="en-US" w:eastAsia="ko-KR"/>
        </w:rPr>
        <w:t xml:space="preserve"> bit, "</w:t>
      </w:r>
      <w:r w:rsidR="00DA5498">
        <w:rPr>
          <w:rFonts w:eastAsia="等线"/>
          <w:lang w:val="en-US" w:eastAsia="ko-KR"/>
        </w:rPr>
        <w:t>P</w:t>
      </w:r>
      <w:r w:rsidRPr="00062650">
        <w:rPr>
          <w:rFonts w:eastAsia="等线"/>
          <w:lang w:val="en-US" w:eastAsia="ko-KR"/>
        </w:rPr>
        <w:t xml:space="preserve">redicted </w:t>
      </w:r>
      <w:r w:rsidR="00D85174" w:rsidRPr="00D85174">
        <w:rPr>
          <w:rFonts w:eastAsia="等线"/>
          <w:lang w:val="en-US" w:eastAsia="ko-KR"/>
        </w:rPr>
        <w:t>Composite Available Capacity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</w:t>
      </w:r>
      <w:r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>RESOURCE STATUS REQUEST message is set to "1".</w:t>
      </w:r>
      <w:r w:rsidR="000A7651">
        <w:rPr>
          <w:rFonts w:eastAsia="等线"/>
          <w:lang w:val="en-US" w:eastAsia="ko-KR"/>
        </w:rPr>
        <w:t xml:space="preserve"> </w:t>
      </w:r>
      <w:r w:rsidR="000A7651" w:rsidRPr="00576497">
        <w:rPr>
          <w:rFonts w:eastAsia="等线"/>
          <w:lang w:eastAsia="ko-KR"/>
        </w:rPr>
        <w:t xml:space="preserve">If the </w:t>
      </w:r>
      <w:r w:rsidR="000A7651" w:rsidRPr="00576497">
        <w:rPr>
          <w:rFonts w:eastAsia="等线"/>
          <w:i/>
          <w:lang w:eastAsia="ko-KR"/>
        </w:rPr>
        <w:t>Cell Capacity Class Value</w:t>
      </w:r>
      <w:r w:rsidR="000A7651" w:rsidRPr="00576497">
        <w:rPr>
          <w:rFonts w:eastAsia="等线"/>
          <w:lang w:eastAsia="ko-KR"/>
        </w:rPr>
        <w:t xml:space="preserve"> IE is included within the </w:t>
      </w:r>
      <w:r w:rsidR="000A7651" w:rsidRPr="00A526E0">
        <w:rPr>
          <w:rFonts w:eastAsia="等线"/>
          <w:i/>
          <w:iCs/>
          <w:lang w:val="en-US" w:eastAsia="ja-JP"/>
        </w:rPr>
        <w:t>P</w:t>
      </w:r>
      <w:r w:rsidR="000A7651" w:rsidRPr="00062650">
        <w:rPr>
          <w:rFonts w:eastAsia="等线"/>
          <w:i/>
          <w:iCs/>
          <w:lang w:val="en-US" w:eastAsia="ja-JP"/>
        </w:rPr>
        <w:t>redicted</w:t>
      </w:r>
      <w:r w:rsidR="000A7651" w:rsidRPr="00576497">
        <w:rPr>
          <w:rFonts w:eastAsia="MS Mincho"/>
          <w:i/>
          <w:lang w:eastAsia="ko-KR"/>
        </w:rPr>
        <w:t xml:space="preserve"> Composite</w:t>
      </w:r>
      <w:r w:rsidR="000A7651" w:rsidRPr="00576497">
        <w:rPr>
          <w:rFonts w:eastAsia="MS Mincho"/>
          <w:lang w:eastAsia="ko-KR"/>
        </w:rPr>
        <w:t xml:space="preserve"> </w:t>
      </w:r>
      <w:r w:rsidR="000A7651" w:rsidRPr="00576497">
        <w:rPr>
          <w:rFonts w:eastAsia="等线"/>
          <w:i/>
          <w:lang w:eastAsia="ko-KR"/>
        </w:rPr>
        <w:t>Available Capacity Group</w:t>
      </w:r>
      <w:r w:rsidR="000A7651" w:rsidRPr="00576497">
        <w:rPr>
          <w:rFonts w:eastAsia="等线"/>
          <w:lang w:eastAsia="ko-KR"/>
        </w:rPr>
        <w:t xml:space="preserve"> IE, this IE is used to assign weights to the available capacity indicated in the </w:t>
      </w:r>
      <w:r w:rsidR="000A7651" w:rsidRPr="00576497">
        <w:rPr>
          <w:rFonts w:eastAsia="等线"/>
          <w:i/>
          <w:lang w:eastAsia="ko-KR"/>
        </w:rPr>
        <w:t>Capacity Value</w:t>
      </w:r>
      <w:r w:rsidR="000A7651" w:rsidRPr="00576497">
        <w:rPr>
          <w:rFonts w:eastAsia="等线"/>
          <w:lang w:eastAsia="ko-KR"/>
        </w:rPr>
        <w:t xml:space="preserve"> IE. If NG-RAN node</w:t>
      </w:r>
      <w:r w:rsidR="000A7651" w:rsidRPr="00576497">
        <w:rPr>
          <w:rFonts w:eastAsia="等线"/>
          <w:vertAlign w:val="subscript"/>
          <w:lang w:eastAsia="ko-KR"/>
        </w:rPr>
        <w:t>2</w:t>
      </w:r>
      <w:r w:rsidR="000A7651" w:rsidRPr="00576497">
        <w:rPr>
          <w:rFonts w:eastAsia="等线"/>
          <w:lang w:eastAsia="ko-KR"/>
        </w:rPr>
        <w:t xml:space="preserve"> is a gNB and if the cell for which </w:t>
      </w:r>
      <w:r w:rsidR="000A7651" w:rsidRPr="00A526E0">
        <w:rPr>
          <w:rFonts w:eastAsia="等线"/>
          <w:i/>
          <w:iCs/>
          <w:lang w:val="en-US" w:eastAsia="ja-JP"/>
        </w:rPr>
        <w:t>P</w:t>
      </w:r>
      <w:r w:rsidR="000A7651" w:rsidRPr="00062650">
        <w:rPr>
          <w:rFonts w:eastAsia="等线"/>
          <w:i/>
          <w:iCs/>
          <w:lang w:val="en-US" w:eastAsia="ja-JP"/>
        </w:rPr>
        <w:t>redicted</w:t>
      </w:r>
      <w:r w:rsidR="000A7651" w:rsidRPr="00576497">
        <w:rPr>
          <w:rFonts w:eastAsia="等线"/>
          <w:i/>
          <w:iCs/>
          <w:lang w:eastAsia="ko-KR"/>
        </w:rPr>
        <w:t xml:space="preserve"> Composite Available Capacity Group</w:t>
      </w:r>
      <w:r w:rsidR="000A7651" w:rsidRPr="00576497">
        <w:rPr>
          <w:rFonts w:eastAsia="等线"/>
          <w:lang w:eastAsia="ko-KR"/>
        </w:rPr>
        <w:t xml:space="preserve"> IE is requested to be reported supports more than one SSB, the </w:t>
      </w:r>
      <w:r w:rsidR="000A7651" w:rsidRPr="00A526E0">
        <w:rPr>
          <w:rFonts w:eastAsia="等线"/>
          <w:i/>
          <w:iCs/>
          <w:lang w:val="en-US" w:eastAsia="ja-JP"/>
        </w:rPr>
        <w:t>P</w:t>
      </w:r>
      <w:r w:rsidR="000A7651" w:rsidRPr="00062650">
        <w:rPr>
          <w:rFonts w:eastAsia="等线"/>
          <w:i/>
          <w:iCs/>
          <w:lang w:val="en-US" w:eastAsia="ja-JP"/>
        </w:rPr>
        <w:t>redicted</w:t>
      </w:r>
      <w:r w:rsidR="000A7651" w:rsidRPr="00576497">
        <w:rPr>
          <w:rFonts w:eastAsia="等线"/>
          <w:i/>
          <w:iCs/>
          <w:lang w:eastAsia="ko-KR"/>
        </w:rPr>
        <w:t xml:space="preserve"> Composite Available Capacity Group</w:t>
      </w:r>
      <w:r w:rsidR="000A7651" w:rsidRPr="00576497">
        <w:rPr>
          <w:rFonts w:eastAsia="等线"/>
          <w:lang w:eastAsia="ko-KR"/>
        </w:rPr>
        <w:t xml:space="preserve"> IE for such cell shall include the </w:t>
      </w:r>
      <w:r w:rsidR="000A7651" w:rsidRPr="00576497">
        <w:rPr>
          <w:rFonts w:eastAsia="等线"/>
          <w:bCs/>
          <w:i/>
          <w:lang w:val="en-US" w:eastAsia="ja-JP"/>
        </w:rPr>
        <w:t xml:space="preserve">SSB Area Capacity Value List </w:t>
      </w:r>
      <w:r w:rsidR="000A7651" w:rsidRPr="00576497">
        <w:rPr>
          <w:rFonts w:eastAsia="等线"/>
          <w:bCs/>
          <w:iCs/>
          <w:lang w:val="en-US" w:eastAsia="ja-JP"/>
        </w:rPr>
        <w:t>for all SSB areas supported by the cell,</w:t>
      </w:r>
      <w:r w:rsidR="000A7651" w:rsidRPr="00576497">
        <w:rPr>
          <w:rFonts w:eastAsia="等线"/>
          <w:bCs/>
          <w:lang w:val="en-US" w:eastAsia="ja-JP"/>
        </w:rPr>
        <w:t xml:space="preserve"> providing the SSB area capacity with respect to the </w:t>
      </w:r>
      <w:r w:rsidR="000A7651" w:rsidRPr="00576497">
        <w:rPr>
          <w:rFonts w:eastAsia="等线"/>
          <w:bCs/>
          <w:i/>
          <w:iCs/>
          <w:lang w:val="en-US" w:eastAsia="ja-JP"/>
        </w:rPr>
        <w:t>Cell Capacity Class Value</w:t>
      </w:r>
      <w:r w:rsidR="000A7651" w:rsidRPr="00576497">
        <w:rPr>
          <w:rFonts w:eastAsia="等线"/>
          <w:bCs/>
          <w:lang w:val="en-US" w:eastAsia="ja-JP"/>
        </w:rPr>
        <w:t xml:space="preserve">. </w:t>
      </w:r>
      <w:r w:rsidR="000A7651" w:rsidRPr="00576497">
        <w:rPr>
          <w:rFonts w:eastAsia="等线"/>
          <w:lang w:eastAsia="ko-KR"/>
        </w:rPr>
        <w:t xml:space="preserve">If the </w:t>
      </w:r>
      <w:r w:rsidR="000A7651" w:rsidRPr="00576497">
        <w:rPr>
          <w:rFonts w:eastAsia="等线"/>
          <w:i/>
          <w:lang w:eastAsia="ko-KR"/>
        </w:rPr>
        <w:t xml:space="preserve">SSB To Report List </w:t>
      </w:r>
      <w:r w:rsidR="000A7651" w:rsidRPr="00576497">
        <w:rPr>
          <w:rFonts w:eastAsia="等线"/>
          <w:lang w:eastAsia="ko-KR"/>
        </w:rPr>
        <w:t xml:space="preserve">IE is included for a cell, the </w:t>
      </w:r>
      <w:r w:rsidR="000A7651" w:rsidRPr="00A526E0">
        <w:rPr>
          <w:rFonts w:eastAsia="等线"/>
          <w:i/>
          <w:iCs/>
          <w:lang w:val="en-US" w:eastAsia="ja-JP"/>
        </w:rPr>
        <w:t>P</w:t>
      </w:r>
      <w:r w:rsidR="000A7651" w:rsidRPr="00062650">
        <w:rPr>
          <w:rFonts w:eastAsia="等线"/>
          <w:i/>
          <w:iCs/>
          <w:lang w:val="en-US" w:eastAsia="ja-JP"/>
        </w:rPr>
        <w:t>redicted</w:t>
      </w:r>
      <w:r w:rsidR="000A7651" w:rsidRPr="00576497">
        <w:rPr>
          <w:rFonts w:eastAsia="等线"/>
          <w:i/>
          <w:iCs/>
          <w:lang w:eastAsia="ko-KR"/>
        </w:rPr>
        <w:t xml:space="preserve"> Composite Available Capacity Group</w:t>
      </w:r>
      <w:r w:rsidR="000A7651" w:rsidRPr="00576497">
        <w:rPr>
          <w:rFonts w:eastAsia="等线"/>
          <w:lang w:eastAsia="ko-KR"/>
        </w:rPr>
        <w:t xml:space="preserve"> IE for such cell shall include the requested </w:t>
      </w:r>
      <w:r w:rsidR="000A7651" w:rsidRPr="00576497">
        <w:rPr>
          <w:rFonts w:eastAsia="等线"/>
          <w:bCs/>
          <w:i/>
          <w:lang w:val="en-US" w:eastAsia="ja-JP"/>
        </w:rPr>
        <w:t xml:space="preserve">SSB Area Capacity Value List </w:t>
      </w:r>
      <w:r w:rsidR="000A7651" w:rsidRPr="00576497">
        <w:rPr>
          <w:rFonts w:eastAsia="等线"/>
          <w:bCs/>
          <w:lang w:val="en-US" w:eastAsia="ja-JP"/>
        </w:rPr>
        <w:t>IE.</w:t>
      </w:r>
      <w:r w:rsidR="000A7651">
        <w:rPr>
          <w:rFonts w:eastAsia="等线"/>
          <w:bCs/>
          <w:lang w:val="en-US" w:eastAsia="ja-JP"/>
        </w:rPr>
        <w:t xml:space="preserve"> </w:t>
      </w:r>
    </w:p>
    <w:p w14:paraId="51CDF0AC" w14:textId="73CA1D27" w:rsidR="00BD6E91" w:rsidRPr="00697D4D" w:rsidRDefault="00BD6E91" w:rsidP="00697D4D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S Mincho"/>
          <w:bCs/>
          <w:lang w:val="en-US" w:eastAsia="ja-JP"/>
        </w:rPr>
      </w:pPr>
      <w:r w:rsidRPr="00576497">
        <w:rPr>
          <w:rFonts w:eastAsia="等线"/>
          <w:lang w:eastAsia="ko-KR"/>
        </w:rPr>
        <w:t xml:space="preserve">If the cell for which </w:t>
      </w:r>
      <w:r w:rsidRPr="00A526E0">
        <w:rPr>
          <w:rFonts w:eastAsia="等线"/>
          <w:i/>
          <w:iCs/>
          <w:lang w:val="en-US" w:eastAsia="ja-JP"/>
        </w:rPr>
        <w:t>P</w:t>
      </w:r>
      <w:r w:rsidRPr="00062650">
        <w:rPr>
          <w:rFonts w:eastAsia="等线"/>
          <w:i/>
          <w:iCs/>
          <w:lang w:val="en-US" w:eastAsia="ja-JP"/>
        </w:rPr>
        <w:t>redicted</w:t>
      </w:r>
      <w:r w:rsidRPr="00576497">
        <w:rPr>
          <w:rFonts w:eastAsia="等线"/>
          <w:i/>
          <w:iCs/>
          <w:lang w:eastAsia="ko-KR"/>
        </w:rPr>
        <w:t xml:space="preserve"> Composite Available Capacity Group</w:t>
      </w:r>
      <w:r w:rsidRPr="00576497">
        <w:rPr>
          <w:rFonts w:eastAsia="等线"/>
          <w:lang w:eastAsia="ko-KR"/>
        </w:rPr>
        <w:t xml:space="preserve"> IE is requested to be reported supports more than one slice, and if the </w:t>
      </w:r>
      <w:r w:rsidRPr="00576497">
        <w:rPr>
          <w:rFonts w:eastAsia="等线"/>
          <w:i/>
          <w:lang w:eastAsia="ko-KR"/>
        </w:rPr>
        <w:t xml:space="preserve">Slice To Report List </w:t>
      </w:r>
      <w:r w:rsidRPr="00576497">
        <w:rPr>
          <w:rFonts w:eastAsia="等线"/>
          <w:lang w:eastAsia="ko-KR"/>
        </w:rPr>
        <w:t xml:space="preserve">IE is included for a cell, the </w:t>
      </w:r>
      <w:r w:rsidRPr="00576497">
        <w:rPr>
          <w:rFonts w:eastAsia="等线"/>
          <w:i/>
          <w:iCs/>
          <w:lang w:eastAsia="ko-KR"/>
        </w:rPr>
        <w:t xml:space="preserve">Slice Available Capacity </w:t>
      </w:r>
      <w:r w:rsidRPr="00576497">
        <w:rPr>
          <w:rFonts w:eastAsia="等线"/>
          <w:lang w:eastAsia="ko-KR"/>
        </w:rPr>
        <w:t>IE for such cell shall include the</w:t>
      </w:r>
      <w:r w:rsidRPr="00576497">
        <w:rPr>
          <w:rFonts w:eastAsia="等线" w:hint="eastAsia"/>
          <w:lang w:eastAsia="zh-CN"/>
        </w:rPr>
        <w:t xml:space="preserve"> </w:t>
      </w:r>
      <w:r w:rsidRPr="00576497">
        <w:rPr>
          <w:rFonts w:eastAsia="等线"/>
          <w:lang w:eastAsia="ko-KR"/>
        </w:rPr>
        <w:t>requested</w:t>
      </w:r>
      <w:r w:rsidRPr="00576497">
        <w:rPr>
          <w:rFonts w:eastAsia="等线"/>
          <w:i/>
          <w:lang w:eastAsia="ja-JP"/>
        </w:rPr>
        <w:t xml:space="preserve"> Slice Available Capacity Value Downlink</w:t>
      </w:r>
      <w:r w:rsidRPr="00576497">
        <w:rPr>
          <w:rFonts w:eastAsia="等线"/>
          <w:lang w:eastAsia="ja-JP"/>
        </w:rPr>
        <w:t xml:space="preserve"> IE and </w:t>
      </w:r>
      <w:r w:rsidRPr="00576497">
        <w:rPr>
          <w:rFonts w:eastAsia="等线"/>
          <w:i/>
          <w:lang w:eastAsia="ja-JP"/>
        </w:rPr>
        <w:t>Slice Available Capacity</w:t>
      </w:r>
      <w:r w:rsidRPr="00576497">
        <w:rPr>
          <w:rFonts w:eastAsia="等线"/>
          <w:lang w:eastAsia="ja-JP"/>
        </w:rPr>
        <w:t xml:space="preserve"> </w:t>
      </w:r>
      <w:r w:rsidRPr="00576497">
        <w:rPr>
          <w:rFonts w:eastAsia="等线"/>
          <w:i/>
          <w:lang w:eastAsia="ja-JP"/>
        </w:rPr>
        <w:t xml:space="preserve">Value Uplink </w:t>
      </w:r>
      <w:r w:rsidRPr="00576497">
        <w:rPr>
          <w:rFonts w:eastAsia="等线"/>
          <w:lang w:eastAsia="ja-JP"/>
        </w:rPr>
        <w:t>IE</w:t>
      </w:r>
      <w:r w:rsidRPr="00576497">
        <w:rPr>
          <w:rFonts w:eastAsia="等线"/>
          <w:bCs/>
          <w:lang w:val="en-US" w:eastAsia="ja-JP"/>
        </w:rPr>
        <w:t>, providing the slice capacity with respect to the Cell Capacity Class Value.</w:t>
      </w:r>
      <w:r>
        <w:rPr>
          <w:rFonts w:eastAsia="等线"/>
          <w:bCs/>
          <w:lang w:val="en-US" w:eastAsia="ja-JP"/>
        </w:rPr>
        <w:t xml:space="preserve"> </w:t>
      </w:r>
    </w:p>
    <w:p w14:paraId="01AB7F7E" w14:textId="3EABF189" w:rsidR="00062650" w:rsidRPr="00E54A32" w:rsidRDefault="00062650" w:rsidP="000626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val="en-US" w:eastAsia="zh-CN"/>
        </w:rPr>
      </w:pPr>
      <w:r w:rsidRPr="00576497">
        <w:rPr>
          <w:rFonts w:eastAsia="等线"/>
          <w:lang w:val="en-US" w:eastAsia="ko-KR"/>
        </w:rPr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 w:rsidR="00A526E0" w:rsidRPr="00A526E0">
        <w:rPr>
          <w:rFonts w:eastAsia="等线"/>
          <w:i/>
          <w:iCs/>
          <w:lang w:val="en-US" w:eastAsia="ja-JP"/>
        </w:rPr>
        <w:t>P</w:t>
      </w:r>
      <w:r w:rsidRPr="00062650">
        <w:rPr>
          <w:rFonts w:eastAsia="等线"/>
          <w:i/>
          <w:iCs/>
          <w:lang w:val="en-US" w:eastAsia="ja-JP"/>
        </w:rPr>
        <w:t>redicted Number of Active UEs</w:t>
      </w:r>
      <w:r w:rsidRPr="00576497">
        <w:rPr>
          <w:rFonts w:eastAsia="等线"/>
          <w:lang w:val="en-US" w:eastAsia="ko-KR"/>
        </w:rPr>
        <w:t xml:space="preserve"> IE, if the </w:t>
      </w:r>
      <w:r>
        <w:rPr>
          <w:rFonts w:eastAsia="等线"/>
          <w:lang w:eastAsia="zh-CN"/>
        </w:rPr>
        <w:t>t</w:t>
      </w:r>
      <w:r w:rsidRPr="00880AC5">
        <w:rPr>
          <w:rFonts w:eastAsia="等线"/>
          <w:lang w:eastAsia="zh-CN"/>
        </w:rPr>
        <w:t>enth</w:t>
      </w:r>
      <w:r w:rsidRPr="00576497">
        <w:rPr>
          <w:rFonts w:eastAsia="等线"/>
          <w:lang w:val="en-US" w:eastAsia="ko-KR"/>
        </w:rPr>
        <w:t xml:space="preserve"> bit, "</w:t>
      </w:r>
      <w:r w:rsidR="00DA5498">
        <w:rPr>
          <w:rFonts w:eastAsia="等线"/>
          <w:lang w:val="en-US" w:eastAsia="ko-KR"/>
        </w:rPr>
        <w:t>P</w:t>
      </w:r>
      <w:r w:rsidRPr="00062650">
        <w:rPr>
          <w:rFonts w:eastAsia="等线"/>
          <w:lang w:val="en-US" w:eastAsia="ko-KR"/>
        </w:rPr>
        <w:t xml:space="preserve">redicted </w:t>
      </w:r>
      <w:r w:rsidR="00D85174" w:rsidRPr="00D85174">
        <w:rPr>
          <w:rFonts w:eastAsia="等线"/>
          <w:lang w:val="en-US" w:eastAsia="ko-KR"/>
        </w:rPr>
        <w:t>Number of Active UEs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</w:t>
      </w:r>
      <w:r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>RESOURCE STATUS REQUEST message is set to "1".</w:t>
      </w:r>
    </w:p>
    <w:p w14:paraId="2B46AAEA" w14:textId="5F1FC45B" w:rsidR="00062650" w:rsidRPr="00E54A32" w:rsidRDefault="00062650" w:rsidP="000626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val="en-US" w:eastAsia="zh-CN"/>
        </w:rPr>
      </w:pPr>
      <w:r w:rsidRPr="00576497">
        <w:rPr>
          <w:rFonts w:eastAsia="等线"/>
          <w:lang w:val="en-US" w:eastAsia="ko-KR"/>
        </w:rPr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 w:rsidR="00A526E0" w:rsidRPr="00A526E0">
        <w:rPr>
          <w:rFonts w:eastAsia="等线"/>
          <w:i/>
          <w:iCs/>
          <w:lang w:val="en-US" w:eastAsia="ja-JP"/>
        </w:rPr>
        <w:t>P</w:t>
      </w:r>
      <w:r w:rsidRPr="00062650">
        <w:rPr>
          <w:rFonts w:eastAsia="等线"/>
          <w:i/>
          <w:iCs/>
          <w:lang w:val="en-US" w:eastAsia="ja-JP"/>
        </w:rPr>
        <w:t xml:space="preserve">redicted RRC </w:t>
      </w:r>
      <w:r w:rsidR="00F075F6">
        <w:rPr>
          <w:rFonts w:eastAsia="等线"/>
          <w:i/>
          <w:iCs/>
          <w:lang w:val="en-US" w:eastAsia="ja-JP"/>
        </w:rPr>
        <w:t>C</w:t>
      </w:r>
      <w:r w:rsidRPr="00062650">
        <w:rPr>
          <w:rFonts w:eastAsia="等线"/>
          <w:i/>
          <w:iCs/>
          <w:lang w:val="en-US" w:eastAsia="ja-JP"/>
        </w:rPr>
        <w:t>onnections</w:t>
      </w:r>
      <w:r w:rsidRPr="00576497">
        <w:rPr>
          <w:rFonts w:eastAsia="等线"/>
          <w:lang w:val="en-US" w:eastAsia="ko-KR"/>
        </w:rPr>
        <w:t xml:space="preserve"> IE, if the </w:t>
      </w:r>
      <w:r>
        <w:rPr>
          <w:rFonts w:eastAsia="等线"/>
          <w:lang w:eastAsia="zh-CN"/>
        </w:rPr>
        <w:t>e</w:t>
      </w:r>
      <w:r w:rsidRPr="00880AC5">
        <w:rPr>
          <w:rFonts w:eastAsia="等线"/>
          <w:lang w:eastAsia="zh-CN"/>
        </w:rPr>
        <w:t>leventh</w:t>
      </w:r>
      <w:r w:rsidRPr="00576497">
        <w:rPr>
          <w:rFonts w:eastAsia="等线"/>
          <w:lang w:val="en-US" w:eastAsia="ko-KR"/>
        </w:rPr>
        <w:t xml:space="preserve"> bit, "</w:t>
      </w:r>
      <w:r w:rsidR="00DA5498">
        <w:rPr>
          <w:rFonts w:eastAsia="等线"/>
          <w:lang w:val="en-US" w:eastAsia="ko-KR"/>
        </w:rPr>
        <w:t>P</w:t>
      </w:r>
      <w:r w:rsidRPr="00062650">
        <w:rPr>
          <w:rFonts w:eastAsia="等线"/>
          <w:lang w:val="en-US" w:eastAsia="ko-KR"/>
        </w:rPr>
        <w:t xml:space="preserve">redicted </w:t>
      </w:r>
      <w:r w:rsidR="00D85174" w:rsidRPr="00D85174">
        <w:rPr>
          <w:rFonts w:eastAsia="等线"/>
          <w:lang w:val="en-US" w:eastAsia="ko-KR"/>
        </w:rPr>
        <w:t xml:space="preserve">RRC </w:t>
      </w:r>
      <w:r w:rsidR="009239D8">
        <w:rPr>
          <w:rFonts w:eastAsia="等线"/>
          <w:lang w:val="en-US" w:eastAsia="ko-KR"/>
        </w:rPr>
        <w:t>C</w:t>
      </w:r>
      <w:r w:rsidR="00D85174" w:rsidRPr="00D85174">
        <w:rPr>
          <w:rFonts w:eastAsia="等线"/>
          <w:lang w:val="en-US" w:eastAsia="ko-KR"/>
        </w:rPr>
        <w:t>onnections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</w:t>
      </w:r>
      <w:r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>RESOURCE STATUS REQUEST message is set to "1".</w:t>
      </w:r>
    </w:p>
    <w:p w14:paraId="511797F2" w14:textId="5739F799" w:rsidR="00062650" w:rsidRDefault="00062650" w:rsidP="000626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ko-KR"/>
        </w:rPr>
      </w:pPr>
      <w:r w:rsidRPr="00576497">
        <w:rPr>
          <w:rFonts w:eastAsia="等线"/>
          <w:lang w:val="en-US" w:eastAsia="ko-KR"/>
        </w:rPr>
        <w:lastRenderedPageBreak/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 w:rsidR="00A526E0">
        <w:rPr>
          <w:rFonts w:eastAsia="等线"/>
          <w:i/>
          <w:iCs/>
          <w:lang w:val="en-US" w:eastAsia="ja-JP"/>
        </w:rPr>
        <w:t>E</w:t>
      </w:r>
      <w:r w:rsidRPr="00062650">
        <w:rPr>
          <w:rFonts w:eastAsia="等线"/>
          <w:i/>
          <w:iCs/>
          <w:lang w:val="en-US" w:eastAsia="ja-JP"/>
        </w:rPr>
        <w:t xml:space="preserve">nergy </w:t>
      </w:r>
      <w:r w:rsidR="00B00118">
        <w:rPr>
          <w:rFonts w:eastAsia="等线"/>
          <w:i/>
          <w:iCs/>
          <w:lang w:val="en-US" w:eastAsia="ja-JP"/>
        </w:rPr>
        <w:t>E</w:t>
      </w:r>
      <w:r w:rsidRPr="00062650">
        <w:rPr>
          <w:rFonts w:eastAsia="等线"/>
          <w:i/>
          <w:iCs/>
          <w:lang w:val="en-US" w:eastAsia="ja-JP"/>
        </w:rPr>
        <w:t>fficiency</w:t>
      </w:r>
      <w:r w:rsidRPr="00576497">
        <w:rPr>
          <w:rFonts w:eastAsia="等线"/>
          <w:lang w:val="en-US" w:eastAsia="ko-KR"/>
        </w:rPr>
        <w:t xml:space="preserve"> IE, if the </w:t>
      </w:r>
      <w:r>
        <w:rPr>
          <w:rFonts w:eastAsia="等线"/>
          <w:lang w:eastAsia="zh-CN"/>
        </w:rPr>
        <w:t>t</w:t>
      </w:r>
      <w:r w:rsidRPr="00880AC5">
        <w:rPr>
          <w:rFonts w:eastAsia="等线"/>
          <w:lang w:eastAsia="zh-CN"/>
        </w:rPr>
        <w:t>welfth</w:t>
      </w:r>
      <w:r w:rsidRPr="00576497">
        <w:rPr>
          <w:rFonts w:eastAsia="等线"/>
          <w:lang w:val="en-US" w:eastAsia="ko-KR"/>
        </w:rPr>
        <w:t xml:space="preserve"> bit, "</w:t>
      </w:r>
      <w:r w:rsidR="008A6A34">
        <w:rPr>
          <w:rFonts w:eastAsia="等线"/>
          <w:lang w:val="en-US" w:eastAsia="ko-KR"/>
        </w:rPr>
        <w:t>E</w:t>
      </w:r>
      <w:r w:rsidR="009239D8" w:rsidRPr="009239D8">
        <w:rPr>
          <w:rFonts w:eastAsia="等线"/>
          <w:lang w:val="en-US" w:eastAsia="ko-KR"/>
        </w:rPr>
        <w:t xml:space="preserve">nergy </w:t>
      </w:r>
      <w:r w:rsidR="008A6A34">
        <w:rPr>
          <w:rFonts w:eastAsia="等线"/>
          <w:lang w:val="en-US" w:eastAsia="ko-KR"/>
        </w:rPr>
        <w:t>E</w:t>
      </w:r>
      <w:r w:rsidR="009239D8" w:rsidRPr="009239D8">
        <w:rPr>
          <w:rFonts w:eastAsia="等线"/>
          <w:lang w:val="en-US" w:eastAsia="ko-KR"/>
        </w:rPr>
        <w:t>fficiency</w:t>
      </w:r>
      <w:r w:rsidR="009E4AB9">
        <w:rPr>
          <w:rFonts w:eastAsia="等线"/>
          <w:lang w:val="en-US" w:eastAsia="ko-KR"/>
        </w:rPr>
        <w:t xml:space="preserve"> </w:t>
      </w:r>
      <w:r w:rsidR="009E4AB9" w:rsidRPr="00422562">
        <w:rPr>
          <w:lang w:eastAsia="ja-JP"/>
        </w:rPr>
        <w:t>Periodic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</w:t>
      </w:r>
      <w:r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>RESOURCE STATUS REQUEST message is set to "1".</w:t>
      </w:r>
    </w:p>
    <w:p w14:paraId="74CAC8A2" w14:textId="60DE9BC0" w:rsidR="00A50C7F" w:rsidRDefault="00062650" w:rsidP="00A26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ko-KR"/>
        </w:rPr>
      </w:pPr>
      <w:r w:rsidRPr="00576497">
        <w:rPr>
          <w:rFonts w:eastAsia="等线"/>
          <w:lang w:val="en-US" w:eastAsia="ko-KR"/>
        </w:rPr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 w:rsidR="00A526E0" w:rsidRPr="00A526E0">
        <w:rPr>
          <w:rFonts w:eastAsia="等线"/>
          <w:i/>
          <w:iCs/>
          <w:lang w:val="en-US" w:eastAsia="ja-JP"/>
        </w:rPr>
        <w:t>P</w:t>
      </w:r>
      <w:r w:rsidRPr="00062650">
        <w:rPr>
          <w:rFonts w:eastAsia="等线"/>
          <w:i/>
          <w:iCs/>
          <w:lang w:val="en-US" w:eastAsia="ja-JP"/>
        </w:rPr>
        <w:t xml:space="preserve">redicted </w:t>
      </w:r>
      <w:r w:rsidR="00B00118">
        <w:rPr>
          <w:rFonts w:eastAsia="等线"/>
          <w:i/>
          <w:iCs/>
          <w:lang w:val="en-US" w:eastAsia="ja-JP"/>
        </w:rPr>
        <w:t>E</w:t>
      </w:r>
      <w:r w:rsidRPr="00062650">
        <w:rPr>
          <w:rFonts w:eastAsia="等线"/>
          <w:i/>
          <w:iCs/>
          <w:lang w:val="en-US" w:eastAsia="ja-JP"/>
        </w:rPr>
        <w:t xml:space="preserve">nergy </w:t>
      </w:r>
      <w:r w:rsidR="00B00118">
        <w:rPr>
          <w:rFonts w:eastAsia="等线"/>
          <w:i/>
          <w:iCs/>
          <w:lang w:val="en-US" w:eastAsia="ja-JP"/>
        </w:rPr>
        <w:t>E</w:t>
      </w:r>
      <w:r w:rsidRPr="00062650">
        <w:rPr>
          <w:rFonts w:eastAsia="等线"/>
          <w:i/>
          <w:iCs/>
          <w:lang w:val="en-US" w:eastAsia="ja-JP"/>
        </w:rPr>
        <w:t>fficiency</w:t>
      </w:r>
      <w:r w:rsidRPr="00576497">
        <w:rPr>
          <w:rFonts w:eastAsia="等线"/>
          <w:lang w:val="en-US" w:eastAsia="ko-KR"/>
        </w:rPr>
        <w:t xml:space="preserve"> IE, if the </w:t>
      </w:r>
      <w:r>
        <w:rPr>
          <w:rFonts w:eastAsia="等线"/>
          <w:lang w:eastAsia="zh-CN"/>
        </w:rPr>
        <w:t>t</w:t>
      </w:r>
      <w:r w:rsidRPr="00880AC5">
        <w:rPr>
          <w:rFonts w:eastAsia="等线"/>
          <w:lang w:eastAsia="zh-CN"/>
        </w:rPr>
        <w:t>hirteenth</w:t>
      </w:r>
      <w:r w:rsidRPr="00576497">
        <w:rPr>
          <w:rFonts w:eastAsia="等线"/>
          <w:lang w:val="en-US" w:eastAsia="ko-KR"/>
        </w:rPr>
        <w:t xml:space="preserve"> bit, "</w:t>
      </w:r>
      <w:r w:rsidR="00DA5498">
        <w:rPr>
          <w:rFonts w:eastAsia="等线"/>
          <w:lang w:val="en-US" w:eastAsia="ko-KR"/>
        </w:rPr>
        <w:t>P</w:t>
      </w:r>
      <w:r w:rsidRPr="00062650">
        <w:rPr>
          <w:rFonts w:eastAsia="等线"/>
          <w:lang w:val="en-US" w:eastAsia="ko-KR"/>
        </w:rPr>
        <w:t>redicted T</w:t>
      </w:r>
      <w:r w:rsidR="008A6A34" w:rsidRPr="008A6A34">
        <w:rPr>
          <w:rFonts w:eastAsia="等线"/>
          <w:lang w:val="en-US" w:eastAsia="ko-KR"/>
        </w:rPr>
        <w:t xml:space="preserve"> </w:t>
      </w:r>
      <w:r w:rsidR="008A6A34">
        <w:rPr>
          <w:rFonts w:eastAsia="等线"/>
          <w:lang w:val="en-US" w:eastAsia="ko-KR"/>
        </w:rPr>
        <w:t>E</w:t>
      </w:r>
      <w:r w:rsidR="008A6A34" w:rsidRPr="009239D8">
        <w:rPr>
          <w:rFonts w:eastAsia="等线"/>
          <w:lang w:val="en-US" w:eastAsia="ko-KR"/>
        </w:rPr>
        <w:t xml:space="preserve">nergy </w:t>
      </w:r>
      <w:r w:rsidR="008A6A34">
        <w:rPr>
          <w:rFonts w:eastAsia="等线"/>
          <w:lang w:val="en-US" w:eastAsia="ko-KR"/>
        </w:rPr>
        <w:t>E</w:t>
      </w:r>
      <w:r w:rsidR="008A6A34" w:rsidRPr="009239D8">
        <w:rPr>
          <w:rFonts w:eastAsia="等线"/>
          <w:lang w:val="en-US" w:eastAsia="ko-KR"/>
        </w:rPr>
        <w:t>fficiency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</w:t>
      </w:r>
      <w:r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>RESOURCE STATUS REQUEST message is set to "1".</w:t>
      </w:r>
      <w:r w:rsidR="00A50C7F" w:rsidRPr="00576497">
        <w:rPr>
          <w:rFonts w:eastAsia="等线"/>
          <w:lang w:val="en-US" w:eastAsia="ko-KR"/>
        </w:rPr>
        <w:t xml:space="preserve">- </w:t>
      </w:r>
      <w:r w:rsidR="00A50C7F" w:rsidRPr="00576497">
        <w:rPr>
          <w:rFonts w:eastAsia="等线"/>
          <w:lang w:val="en-US" w:eastAsia="ko-KR"/>
        </w:rPr>
        <w:tab/>
        <w:t xml:space="preserve">the </w:t>
      </w:r>
      <w:r w:rsidR="00A50C7F">
        <w:rPr>
          <w:rFonts w:eastAsia="等线"/>
          <w:i/>
          <w:iCs/>
          <w:lang w:val="en-US" w:eastAsia="ja-JP"/>
        </w:rPr>
        <w:t xml:space="preserve">DL </w:t>
      </w:r>
      <w:r w:rsidR="004A7B2B">
        <w:rPr>
          <w:rFonts w:eastAsia="等线"/>
          <w:i/>
          <w:iCs/>
          <w:lang w:val="en-US" w:eastAsia="ja-JP"/>
        </w:rPr>
        <w:t xml:space="preserve">Average </w:t>
      </w:r>
      <w:r w:rsidR="00A50C7F">
        <w:rPr>
          <w:rFonts w:eastAsia="等线"/>
          <w:i/>
          <w:iCs/>
          <w:lang w:val="en-US" w:eastAsia="ja-JP"/>
        </w:rPr>
        <w:t>Throughput Periodic</w:t>
      </w:r>
      <w:r w:rsidR="00A50C7F" w:rsidRPr="00576497">
        <w:rPr>
          <w:rFonts w:eastAsia="等线"/>
          <w:lang w:val="en-US" w:eastAsia="ko-KR"/>
        </w:rPr>
        <w:t xml:space="preserve"> IE, if the </w:t>
      </w:r>
      <w:r w:rsidR="00A50C7F">
        <w:rPr>
          <w:rFonts w:eastAsia="等线"/>
          <w:lang w:eastAsia="zh-CN"/>
        </w:rPr>
        <w:t>four</w:t>
      </w:r>
      <w:r w:rsidR="00A50C7F" w:rsidRPr="00880AC5">
        <w:rPr>
          <w:rFonts w:eastAsia="等线"/>
          <w:lang w:eastAsia="zh-CN"/>
        </w:rPr>
        <w:t>teenth</w:t>
      </w:r>
      <w:r w:rsidR="00A50C7F" w:rsidRPr="00576497">
        <w:rPr>
          <w:rFonts w:eastAsia="等线"/>
          <w:lang w:val="en-US" w:eastAsia="ko-KR"/>
        </w:rPr>
        <w:t xml:space="preserve"> bit, "</w:t>
      </w:r>
      <w:r w:rsidR="004A7B2B">
        <w:rPr>
          <w:rFonts w:eastAsia="等线"/>
          <w:lang w:val="en-US" w:eastAsia="ko-KR"/>
        </w:rPr>
        <w:t>DL Average Throughput Periodic</w:t>
      </w:r>
      <w:r w:rsidR="00A50C7F" w:rsidRPr="00576497">
        <w:rPr>
          <w:rFonts w:eastAsia="等线"/>
          <w:lang w:val="en-US" w:eastAsia="ko-KR"/>
        </w:rPr>
        <w:t xml:space="preserve">" of the </w:t>
      </w:r>
      <w:r w:rsidR="00A50C7F" w:rsidRPr="00576497">
        <w:rPr>
          <w:rFonts w:eastAsia="等线"/>
          <w:i/>
          <w:lang w:val="en-US" w:eastAsia="ko-KR"/>
        </w:rPr>
        <w:t xml:space="preserve">Report Characteristics </w:t>
      </w:r>
      <w:r w:rsidR="00A50C7F" w:rsidRPr="00576497">
        <w:rPr>
          <w:rFonts w:eastAsia="等线"/>
          <w:lang w:val="en-US" w:eastAsia="ko-KR"/>
        </w:rPr>
        <w:t>IE included in the</w:t>
      </w:r>
      <w:r w:rsidR="00A50C7F">
        <w:rPr>
          <w:rFonts w:eastAsia="等线"/>
          <w:lang w:val="en-US" w:eastAsia="ko-KR"/>
        </w:rPr>
        <w:t xml:space="preserve"> </w:t>
      </w:r>
      <w:r w:rsidR="00A50C7F" w:rsidRPr="00576497">
        <w:rPr>
          <w:rFonts w:eastAsia="等线"/>
          <w:lang w:val="en-US" w:eastAsia="ko-KR"/>
        </w:rPr>
        <w:t>RESOURCE STATUS REQUEST message is set to "1".</w:t>
      </w:r>
    </w:p>
    <w:p w14:paraId="1E184836" w14:textId="32FB3480" w:rsidR="004A7B2B" w:rsidRPr="00A26EC1" w:rsidRDefault="004A7B2B" w:rsidP="004A7B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eastAsia="ko-KR"/>
        </w:rPr>
      </w:pPr>
      <w:r w:rsidRPr="00576497">
        <w:rPr>
          <w:rFonts w:eastAsia="等线"/>
          <w:lang w:val="en-US" w:eastAsia="ko-KR"/>
        </w:rPr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>
        <w:rPr>
          <w:rFonts w:eastAsia="等线"/>
          <w:i/>
          <w:iCs/>
          <w:lang w:val="en-US" w:eastAsia="ja-JP"/>
        </w:rPr>
        <w:t>UL Average Throughput Periodic</w:t>
      </w:r>
      <w:r w:rsidRPr="00576497">
        <w:rPr>
          <w:rFonts w:eastAsia="等线"/>
          <w:lang w:val="en-US" w:eastAsia="ko-KR"/>
        </w:rPr>
        <w:t xml:space="preserve"> IE, if the </w:t>
      </w:r>
      <w:r>
        <w:rPr>
          <w:rFonts w:eastAsia="等线"/>
          <w:lang w:eastAsia="zh-CN"/>
        </w:rPr>
        <w:t>fif</w:t>
      </w:r>
      <w:r w:rsidRPr="00880AC5">
        <w:rPr>
          <w:rFonts w:eastAsia="等线"/>
          <w:lang w:eastAsia="zh-CN"/>
        </w:rPr>
        <w:t>teenth</w:t>
      </w:r>
      <w:r w:rsidRPr="00576497">
        <w:rPr>
          <w:rFonts w:eastAsia="等线"/>
          <w:lang w:val="en-US" w:eastAsia="ko-KR"/>
        </w:rPr>
        <w:t xml:space="preserve"> bit, "</w:t>
      </w:r>
      <w:r>
        <w:rPr>
          <w:rFonts w:eastAsia="等线"/>
          <w:lang w:val="en-US" w:eastAsia="ko-KR"/>
        </w:rPr>
        <w:t>UL Average Throughput Periodic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</w:t>
      </w:r>
      <w:r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>RESOURCE STATUS REQUEST message is set to "1".</w:t>
      </w:r>
    </w:p>
    <w:p w14:paraId="1CAFE0D8" w14:textId="57C48D70" w:rsidR="004A7B2B" w:rsidRPr="00A26EC1" w:rsidRDefault="004A7B2B" w:rsidP="004A7B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eastAsia="ko-KR"/>
        </w:rPr>
      </w:pPr>
      <w:r w:rsidRPr="00576497">
        <w:rPr>
          <w:rFonts w:eastAsia="等线"/>
          <w:lang w:val="en-US" w:eastAsia="ko-KR"/>
        </w:rPr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>
        <w:rPr>
          <w:rFonts w:eastAsia="等线"/>
          <w:i/>
          <w:iCs/>
          <w:lang w:val="en-US" w:eastAsia="ja-JP"/>
        </w:rPr>
        <w:t xml:space="preserve">DL </w:t>
      </w:r>
      <w:r w:rsidR="001A7892">
        <w:rPr>
          <w:rFonts w:eastAsia="等线"/>
          <w:i/>
          <w:iCs/>
          <w:lang w:val="en-US" w:eastAsia="ja-JP"/>
        </w:rPr>
        <w:t xml:space="preserve">PDCP </w:t>
      </w:r>
      <w:r>
        <w:rPr>
          <w:rFonts w:eastAsia="等线"/>
          <w:i/>
          <w:iCs/>
          <w:lang w:val="en-US" w:eastAsia="ja-JP"/>
        </w:rPr>
        <w:t>Packet Average Delay Periodic</w:t>
      </w:r>
      <w:r w:rsidRPr="00576497">
        <w:rPr>
          <w:rFonts w:eastAsia="等线"/>
          <w:lang w:val="en-US" w:eastAsia="ko-KR"/>
        </w:rPr>
        <w:t xml:space="preserve"> IE, if the </w:t>
      </w:r>
      <w:r>
        <w:rPr>
          <w:rFonts w:eastAsia="等线"/>
          <w:lang w:eastAsia="zh-CN"/>
        </w:rPr>
        <w:t>six</w:t>
      </w:r>
      <w:r w:rsidRPr="00880AC5">
        <w:rPr>
          <w:rFonts w:eastAsia="等线"/>
          <w:lang w:eastAsia="zh-CN"/>
        </w:rPr>
        <w:t>teenth</w:t>
      </w:r>
      <w:r w:rsidRPr="00576497">
        <w:rPr>
          <w:rFonts w:eastAsia="等线"/>
          <w:lang w:val="en-US" w:eastAsia="ko-KR"/>
        </w:rPr>
        <w:t xml:space="preserve"> bit, "</w:t>
      </w:r>
      <w:r w:rsidRPr="004A7B2B">
        <w:t xml:space="preserve"> </w:t>
      </w:r>
      <w:r w:rsidRPr="004A7B2B">
        <w:rPr>
          <w:rFonts w:eastAsia="等线"/>
          <w:lang w:val="en-US" w:eastAsia="ko-KR"/>
        </w:rPr>
        <w:t xml:space="preserve">DL </w:t>
      </w:r>
      <w:r w:rsidR="001A7892">
        <w:rPr>
          <w:rFonts w:eastAsia="等线"/>
          <w:lang w:val="en-US" w:eastAsia="ko-KR"/>
        </w:rPr>
        <w:t xml:space="preserve">PDCP </w:t>
      </w:r>
      <w:r w:rsidRPr="004A7B2B">
        <w:rPr>
          <w:rFonts w:eastAsia="等线"/>
          <w:lang w:val="en-US" w:eastAsia="ko-KR"/>
        </w:rPr>
        <w:t xml:space="preserve">Packet Average Delay Periodic 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</w:t>
      </w:r>
      <w:r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>RESOURCE STATUS REQUEST message is set to "1".</w:t>
      </w:r>
    </w:p>
    <w:p w14:paraId="6DB27B98" w14:textId="462CB106" w:rsidR="004A7B2B" w:rsidRPr="00A26EC1" w:rsidRDefault="004A7B2B" w:rsidP="004A7B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eastAsia="ko-KR"/>
        </w:rPr>
      </w:pPr>
      <w:r w:rsidRPr="00576497">
        <w:rPr>
          <w:rFonts w:eastAsia="等线"/>
          <w:lang w:val="en-US" w:eastAsia="ko-KR"/>
        </w:rPr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>
        <w:rPr>
          <w:rFonts w:eastAsia="等线"/>
          <w:i/>
          <w:iCs/>
          <w:lang w:val="en-US" w:eastAsia="ja-JP"/>
        </w:rPr>
        <w:t xml:space="preserve">UL </w:t>
      </w:r>
      <w:r w:rsidR="001A7892">
        <w:rPr>
          <w:rFonts w:eastAsia="等线"/>
          <w:i/>
          <w:iCs/>
          <w:lang w:val="en-US" w:eastAsia="ja-JP"/>
        </w:rPr>
        <w:t xml:space="preserve">PDCP </w:t>
      </w:r>
      <w:r>
        <w:rPr>
          <w:rFonts w:eastAsia="等线"/>
          <w:i/>
          <w:iCs/>
          <w:lang w:val="en-US" w:eastAsia="ja-JP"/>
        </w:rPr>
        <w:t>Packet Average Delay Periodic</w:t>
      </w:r>
      <w:r w:rsidRPr="00576497">
        <w:rPr>
          <w:rFonts w:eastAsia="等线"/>
          <w:lang w:val="en-US" w:eastAsia="ko-KR"/>
        </w:rPr>
        <w:t xml:space="preserve"> IE, if the </w:t>
      </w:r>
      <w:r>
        <w:rPr>
          <w:rFonts w:eastAsia="等线"/>
          <w:lang w:eastAsia="zh-CN"/>
        </w:rPr>
        <w:t>seven</w:t>
      </w:r>
      <w:r w:rsidRPr="00880AC5">
        <w:rPr>
          <w:rFonts w:eastAsia="等线"/>
          <w:lang w:eastAsia="zh-CN"/>
        </w:rPr>
        <w:t>teenth</w:t>
      </w:r>
      <w:r w:rsidRPr="00576497">
        <w:rPr>
          <w:rFonts w:eastAsia="等线"/>
          <w:lang w:val="en-US" w:eastAsia="ko-KR"/>
        </w:rPr>
        <w:t xml:space="preserve"> bit, "</w:t>
      </w:r>
      <w:r w:rsidRPr="004A7B2B">
        <w:t xml:space="preserve"> </w:t>
      </w:r>
      <w:r>
        <w:rPr>
          <w:rFonts w:eastAsia="等线"/>
          <w:lang w:val="en-US" w:eastAsia="ko-KR"/>
        </w:rPr>
        <w:t>U</w:t>
      </w:r>
      <w:r w:rsidRPr="004A7B2B">
        <w:rPr>
          <w:rFonts w:eastAsia="等线"/>
          <w:lang w:val="en-US" w:eastAsia="ko-KR"/>
        </w:rPr>
        <w:t xml:space="preserve">L </w:t>
      </w:r>
      <w:r w:rsidR="001A7892">
        <w:rPr>
          <w:rFonts w:eastAsia="等线"/>
          <w:lang w:val="en-US" w:eastAsia="ko-KR"/>
        </w:rPr>
        <w:t xml:space="preserve">PDCP </w:t>
      </w:r>
      <w:r w:rsidRPr="004A7B2B">
        <w:rPr>
          <w:rFonts w:eastAsia="等线"/>
          <w:lang w:val="en-US" w:eastAsia="ko-KR"/>
        </w:rPr>
        <w:t xml:space="preserve">Packet Average Delay Periodic 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</w:t>
      </w:r>
      <w:r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>RESOURCE STATUS REQUEST message is set to "1".</w:t>
      </w:r>
    </w:p>
    <w:p w14:paraId="7E49603D" w14:textId="2BE25CF0" w:rsidR="004A7B2B" w:rsidRPr="00A26EC1" w:rsidRDefault="004A7B2B" w:rsidP="004A7B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eastAsia="ko-KR"/>
        </w:rPr>
      </w:pPr>
      <w:r w:rsidRPr="00576497">
        <w:rPr>
          <w:rFonts w:eastAsia="等线"/>
          <w:lang w:val="en-US" w:eastAsia="ko-KR"/>
        </w:rPr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>
        <w:rPr>
          <w:rFonts w:eastAsia="等线"/>
          <w:i/>
          <w:iCs/>
          <w:lang w:val="en-US" w:eastAsia="ja-JP"/>
        </w:rPr>
        <w:t>DL Packet Average Loss</w:t>
      </w:r>
      <w:r w:rsidR="001A7892">
        <w:rPr>
          <w:rFonts w:eastAsia="等线"/>
          <w:i/>
          <w:iCs/>
          <w:lang w:val="en-US" w:eastAsia="ja-JP"/>
        </w:rPr>
        <w:t xml:space="preserve"> Rate</w:t>
      </w:r>
      <w:r>
        <w:rPr>
          <w:rFonts w:eastAsia="等线"/>
          <w:i/>
          <w:iCs/>
          <w:lang w:val="en-US" w:eastAsia="ja-JP"/>
        </w:rPr>
        <w:t xml:space="preserve"> Periodic</w:t>
      </w:r>
      <w:r w:rsidRPr="00576497">
        <w:rPr>
          <w:rFonts w:eastAsia="等线"/>
          <w:lang w:val="en-US" w:eastAsia="ko-KR"/>
        </w:rPr>
        <w:t xml:space="preserve"> IE, if the </w:t>
      </w:r>
      <w:r>
        <w:rPr>
          <w:rFonts w:eastAsia="等线"/>
          <w:lang w:eastAsia="zh-CN"/>
        </w:rPr>
        <w:t>eigh</w:t>
      </w:r>
      <w:r w:rsidRPr="00880AC5">
        <w:rPr>
          <w:rFonts w:eastAsia="等线"/>
          <w:lang w:eastAsia="zh-CN"/>
        </w:rPr>
        <w:t>teenth</w:t>
      </w:r>
      <w:r w:rsidRPr="00576497">
        <w:rPr>
          <w:rFonts w:eastAsia="等线"/>
          <w:lang w:val="en-US" w:eastAsia="ko-KR"/>
        </w:rPr>
        <w:t xml:space="preserve"> bit, "</w:t>
      </w:r>
      <w:r w:rsidRPr="004A7B2B">
        <w:t xml:space="preserve"> </w:t>
      </w:r>
      <w:r w:rsidRPr="004A7B2B">
        <w:rPr>
          <w:rFonts w:eastAsia="等线"/>
          <w:lang w:val="en-US" w:eastAsia="ko-KR"/>
        </w:rPr>
        <w:t xml:space="preserve">DL Packet Average </w:t>
      </w:r>
      <w:r>
        <w:rPr>
          <w:rFonts w:eastAsia="等线"/>
          <w:lang w:val="en-US" w:eastAsia="ko-KR"/>
        </w:rPr>
        <w:t>Loss</w:t>
      </w:r>
      <w:r w:rsidR="001A7892">
        <w:rPr>
          <w:rFonts w:eastAsia="等线"/>
          <w:lang w:val="en-US" w:eastAsia="ko-KR"/>
        </w:rPr>
        <w:t xml:space="preserve"> Rate</w:t>
      </w:r>
      <w:r w:rsidRPr="004A7B2B">
        <w:rPr>
          <w:rFonts w:eastAsia="等线"/>
          <w:lang w:val="en-US" w:eastAsia="ko-KR"/>
        </w:rPr>
        <w:t xml:space="preserve"> Periodic 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</w:t>
      </w:r>
      <w:r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>RESOURCE STATUS REQUEST message is set to "1".</w:t>
      </w:r>
    </w:p>
    <w:p w14:paraId="686FA4F5" w14:textId="4DC19BB5" w:rsidR="004A7B2B" w:rsidRPr="004A7B2B" w:rsidRDefault="004A7B2B" w:rsidP="004A7B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eastAsia="ko-KR"/>
        </w:rPr>
      </w:pPr>
      <w:r w:rsidRPr="00576497">
        <w:rPr>
          <w:rFonts w:eastAsia="等线"/>
          <w:lang w:val="en-US" w:eastAsia="ko-KR"/>
        </w:rPr>
        <w:t xml:space="preserve">- </w:t>
      </w:r>
      <w:r w:rsidRPr="00576497">
        <w:rPr>
          <w:rFonts w:eastAsia="等线"/>
          <w:lang w:val="en-US" w:eastAsia="ko-KR"/>
        </w:rPr>
        <w:tab/>
        <w:t xml:space="preserve">the </w:t>
      </w:r>
      <w:r>
        <w:rPr>
          <w:rFonts w:eastAsia="等线"/>
          <w:i/>
          <w:iCs/>
          <w:lang w:val="en-US" w:eastAsia="ja-JP"/>
        </w:rPr>
        <w:t xml:space="preserve">UL Packet Average Loss </w:t>
      </w:r>
      <w:r w:rsidR="001A7892">
        <w:rPr>
          <w:rFonts w:eastAsia="等线"/>
          <w:i/>
          <w:iCs/>
          <w:lang w:val="en-US" w:eastAsia="ja-JP"/>
        </w:rPr>
        <w:t xml:space="preserve">Rate </w:t>
      </w:r>
      <w:r>
        <w:rPr>
          <w:rFonts w:eastAsia="等线"/>
          <w:i/>
          <w:iCs/>
          <w:lang w:val="en-US" w:eastAsia="ja-JP"/>
        </w:rPr>
        <w:t>Periodic</w:t>
      </w:r>
      <w:r w:rsidRPr="00576497">
        <w:rPr>
          <w:rFonts w:eastAsia="等线"/>
          <w:lang w:val="en-US" w:eastAsia="ko-KR"/>
        </w:rPr>
        <w:t xml:space="preserve"> IE, if the </w:t>
      </w:r>
      <w:r>
        <w:rPr>
          <w:rFonts w:eastAsia="等线"/>
          <w:lang w:eastAsia="zh-CN"/>
        </w:rPr>
        <w:t>nine</w:t>
      </w:r>
      <w:r w:rsidRPr="00880AC5">
        <w:rPr>
          <w:rFonts w:eastAsia="等线"/>
          <w:lang w:eastAsia="zh-CN"/>
        </w:rPr>
        <w:t>teenth</w:t>
      </w:r>
      <w:r w:rsidRPr="00576497">
        <w:rPr>
          <w:rFonts w:eastAsia="等线"/>
          <w:lang w:val="en-US" w:eastAsia="ko-KR"/>
        </w:rPr>
        <w:t xml:space="preserve"> bit, "</w:t>
      </w:r>
      <w:r w:rsidRPr="004A7B2B">
        <w:t xml:space="preserve"> </w:t>
      </w:r>
      <w:r>
        <w:rPr>
          <w:rFonts w:eastAsia="等线"/>
          <w:lang w:val="en-US" w:eastAsia="ko-KR"/>
        </w:rPr>
        <w:t>U</w:t>
      </w:r>
      <w:r w:rsidRPr="004A7B2B">
        <w:rPr>
          <w:rFonts w:eastAsia="等线"/>
          <w:lang w:val="en-US" w:eastAsia="ko-KR"/>
        </w:rPr>
        <w:t xml:space="preserve">L Packet Average </w:t>
      </w:r>
      <w:r>
        <w:rPr>
          <w:rFonts w:eastAsia="等线"/>
          <w:lang w:val="en-US" w:eastAsia="ko-KR"/>
        </w:rPr>
        <w:t>Loss</w:t>
      </w:r>
      <w:r w:rsidRPr="004A7B2B">
        <w:rPr>
          <w:rFonts w:eastAsia="等线"/>
          <w:lang w:val="en-US" w:eastAsia="ko-KR"/>
        </w:rPr>
        <w:t xml:space="preserve"> </w:t>
      </w:r>
      <w:r w:rsidR="001A7892">
        <w:rPr>
          <w:rFonts w:eastAsia="等线"/>
          <w:lang w:val="en-US" w:eastAsia="ko-KR"/>
        </w:rPr>
        <w:t xml:space="preserve">Rate </w:t>
      </w:r>
      <w:r w:rsidRPr="004A7B2B">
        <w:rPr>
          <w:rFonts w:eastAsia="等线"/>
          <w:lang w:val="en-US" w:eastAsia="ko-KR"/>
        </w:rPr>
        <w:t xml:space="preserve">Periodic </w:t>
      </w:r>
      <w:r w:rsidRPr="00576497">
        <w:rPr>
          <w:rFonts w:eastAsia="等线"/>
          <w:lang w:val="en-US" w:eastAsia="ko-KR"/>
        </w:rPr>
        <w:t xml:space="preserve">" of the </w:t>
      </w:r>
      <w:r w:rsidRPr="00576497">
        <w:rPr>
          <w:rFonts w:eastAsia="等线"/>
          <w:i/>
          <w:lang w:val="en-US" w:eastAsia="ko-KR"/>
        </w:rPr>
        <w:t xml:space="preserve">Report Characteristics </w:t>
      </w:r>
      <w:r w:rsidRPr="00576497">
        <w:rPr>
          <w:rFonts w:eastAsia="等线"/>
          <w:lang w:val="en-US" w:eastAsia="ko-KR"/>
        </w:rPr>
        <w:t>IE included in the</w:t>
      </w:r>
      <w:r>
        <w:rPr>
          <w:rFonts w:eastAsia="等线"/>
          <w:lang w:val="en-US" w:eastAsia="ko-KR"/>
        </w:rPr>
        <w:t xml:space="preserve"> </w:t>
      </w:r>
      <w:r w:rsidRPr="00576497">
        <w:rPr>
          <w:rFonts w:eastAsia="等线"/>
          <w:lang w:val="en-US" w:eastAsia="ko-KR"/>
        </w:rPr>
        <w:t>RESOURCE STATUS REQUEST message is set to "1".</w:t>
      </w:r>
    </w:p>
    <w:p w14:paraId="1F6B2FE8" w14:textId="77777777" w:rsidR="00576497" w:rsidRPr="00576497" w:rsidRDefault="00576497" w:rsidP="0057649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576497">
        <w:rPr>
          <w:rFonts w:eastAsia="等线"/>
          <w:lang w:eastAsia="ko-KR"/>
        </w:rPr>
        <w:t xml:space="preserve">If the </w:t>
      </w:r>
      <w:r w:rsidRPr="00576497">
        <w:rPr>
          <w:rFonts w:eastAsia="等线"/>
          <w:i/>
          <w:lang w:eastAsia="ko-KR"/>
        </w:rPr>
        <w:t>Reporting Periodicity</w:t>
      </w:r>
      <w:r w:rsidRPr="00576497">
        <w:rPr>
          <w:rFonts w:eastAsia="等线"/>
          <w:lang w:eastAsia="ko-KR"/>
        </w:rPr>
        <w:t xml:space="preserve"> IE in the RESOURCE STATUS REQUEST is present, this indicates the periodicity for the reporting of periodic measurements. the NG-RAN node</w:t>
      </w:r>
      <w:r w:rsidRPr="00576497">
        <w:rPr>
          <w:rFonts w:eastAsia="等线"/>
          <w:vertAlign w:val="subscript"/>
          <w:lang w:eastAsia="ko-KR"/>
        </w:rPr>
        <w:t>2</w:t>
      </w:r>
      <w:r w:rsidRPr="00576497">
        <w:rPr>
          <w:rFonts w:eastAsia="等线"/>
          <w:lang w:eastAsia="ko-KR"/>
        </w:rPr>
        <w:t xml:space="preserve"> shall report only once, unless otherwise requested within the </w:t>
      </w:r>
      <w:r w:rsidRPr="00576497">
        <w:rPr>
          <w:rFonts w:eastAsia="等线"/>
          <w:i/>
          <w:iCs/>
          <w:lang w:eastAsia="ko-KR"/>
        </w:rPr>
        <w:t>Reporting Periodicity</w:t>
      </w:r>
      <w:r w:rsidRPr="00576497">
        <w:rPr>
          <w:rFonts w:eastAsia="等线"/>
          <w:lang w:eastAsia="ko-KR"/>
        </w:rPr>
        <w:t xml:space="preserve"> IE.</w:t>
      </w:r>
    </w:p>
    <w:p w14:paraId="0F191240" w14:textId="77777777" w:rsidR="0074394C" w:rsidRDefault="0074394C" w:rsidP="007439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80A77F8" w14:textId="0325F3E2" w:rsidR="00FD4FA7" w:rsidRDefault="00FD4FA7" w:rsidP="00FD4FA7">
      <w:pPr>
        <w:rPr>
          <w:b/>
          <w:color w:val="0070C0"/>
        </w:rPr>
      </w:pPr>
    </w:p>
    <w:p w14:paraId="4F92F167" w14:textId="77777777" w:rsidR="00314FE6" w:rsidRDefault="00314FE6" w:rsidP="00314FE6">
      <w:pPr>
        <w:pStyle w:val="4"/>
        <w:rPr>
          <w:lang w:eastAsia="ko-KR"/>
        </w:rPr>
      </w:pPr>
      <w:bookmarkStart w:id="52" w:name="_Toc106109318"/>
      <w:bookmarkStart w:id="53" w:name="_Toc105174481"/>
      <w:bookmarkStart w:id="54" w:name="_Toc98868197"/>
      <w:bookmarkStart w:id="55" w:name="_Toc97904132"/>
      <w:bookmarkStart w:id="56" w:name="_Toc88653776"/>
      <w:bookmarkStart w:id="57" w:name="_Toc74151304"/>
      <w:bookmarkStart w:id="58" w:name="_Toc66286609"/>
      <w:bookmarkStart w:id="59" w:name="_Toc64447115"/>
      <w:bookmarkStart w:id="60" w:name="_Toc56693572"/>
      <w:bookmarkStart w:id="61" w:name="_Toc51850569"/>
      <w:bookmarkStart w:id="62" w:name="_Toc45901490"/>
      <w:bookmarkStart w:id="63" w:name="_Toc45107870"/>
      <w:bookmarkStart w:id="64" w:name="_Toc44497482"/>
      <w:bookmarkStart w:id="65" w:name="_Toc36555775"/>
      <w:bookmarkStart w:id="66" w:name="_Toc29991375"/>
      <w:bookmarkStart w:id="67" w:name="_Toc20955180"/>
      <w:r>
        <w:t>9.1.1.1</w:t>
      </w:r>
      <w:r>
        <w:tab/>
        <w:t>HANDOVER REQUEST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343D774" w14:textId="77777777" w:rsidR="00314FE6" w:rsidRDefault="00314FE6" w:rsidP="00314FE6">
      <w:r>
        <w:t>This message is sent by the source NG-RAN node to the target NG-RAN node to request the preparation of resources for a handover.</w:t>
      </w:r>
    </w:p>
    <w:p w14:paraId="6CAD7194" w14:textId="77777777" w:rsidR="00314FE6" w:rsidRDefault="00314FE6" w:rsidP="00314FE6"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14FE6" w14:paraId="6E9CAAA9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1EF2" w14:textId="77777777" w:rsidR="00314FE6" w:rsidRDefault="00314F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FE35" w14:textId="77777777" w:rsidR="00314FE6" w:rsidRDefault="00314F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1E5A" w14:textId="77777777" w:rsidR="00314FE6" w:rsidRDefault="00314F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6081" w14:textId="77777777" w:rsidR="00314FE6" w:rsidRDefault="00314F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E75E" w14:textId="77777777" w:rsidR="00314FE6" w:rsidRDefault="00314F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C4F6" w14:textId="77777777" w:rsidR="00314FE6" w:rsidRDefault="00314FE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D39A" w14:textId="77777777" w:rsidR="00314FE6" w:rsidRDefault="00314FE6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14FE6" w14:paraId="7A503AD8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0EEF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8BE9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667A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217A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FFEB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8F7E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CCAA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4FE6" w14:paraId="4B12DD44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6D4C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EE20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22A9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697D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ADD0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D063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5F46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4FE6" w14:paraId="751DFDA9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5591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69AE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EF0F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EACA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2724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6F4F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24BB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4FE6" w14:paraId="7E40B9B5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3388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BB0E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C8F9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DDD5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425F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F214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D29D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4FE6" w14:paraId="449CF745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4B71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FD19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9A20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82A3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65DB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56B5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108F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4FE6" w14:paraId="1BEA24D1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EA2E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D7ED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8A8B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E29E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A55B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8BB9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EED4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4FE6" w14:paraId="5AFB1690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2BB0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B689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7711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AF97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230AFF03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D0AE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A510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2869" w14:textId="77777777" w:rsidR="00314FE6" w:rsidRDefault="00314FE6">
            <w:pPr>
              <w:pStyle w:val="TAC"/>
              <w:rPr>
                <w:lang w:eastAsia="ja-JP"/>
              </w:rPr>
            </w:pPr>
          </w:p>
        </w:tc>
      </w:tr>
      <w:tr w:rsidR="00314FE6" w14:paraId="69FCB96F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8B05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308F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AD9A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A3A5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C24BB59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06F8" w14:textId="77777777" w:rsidR="00314FE6" w:rsidRDefault="00314FE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2EFC366E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E7BD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5F8" w14:textId="77777777" w:rsidR="00314FE6" w:rsidRDefault="00314FE6">
            <w:pPr>
              <w:pStyle w:val="TAC"/>
              <w:rPr>
                <w:lang w:eastAsia="ja-JP"/>
              </w:rPr>
            </w:pPr>
          </w:p>
        </w:tc>
      </w:tr>
      <w:tr w:rsidR="00314FE6" w14:paraId="749FE6ED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B5F6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61A8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21DA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8E65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F9A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8AE7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7F3C" w14:textId="77777777" w:rsidR="00314FE6" w:rsidRDefault="00314FE6">
            <w:pPr>
              <w:pStyle w:val="TAC"/>
              <w:rPr>
                <w:lang w:eastAsia="ja-JP"/>
              </w:rPr>
            </w:pPr>
          </w:p>
        </w:tc>
      </w:tr>
      <w:tr w:rsidR="00314FE6" w14:paraId="18BCE878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12E6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E4AF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F353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AA9E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45CB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40C8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0FCC" w14:textId="77777777" w:rsidR="00314FE6" w:rsidRDefault="00314FE6">
            <w:pPr>
              <w:pStyle w:val="TAC"/>
              <w:rPr>
                <w:lang w:eastAsia="ja-JP"/>
              </w:rPr>
            </w:pPr>
          </w:p>
        </w:tc>
      </w:tr>
      <w:tr w:rsidR="00314FE6" w14:paraId="6521DAF1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F187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88C7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3819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F006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E0F6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FB7D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8DC7" w14:textId="77777777" w:rsidR="00314FE6" w:rsidRDefault="00314FE6">
            <w:pPr>
              <w:pStyle w:val="TAC"/>
              <w:rPr>
                <w:lang w:eastAsia="ja-JP"/>
              </w:rPr>
            </w:pPr>
          </w:p>
        </w:tc>
      </w:tr>
      <w:tr w:rsidR="00314FE6" w14:paraId="5386D389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3813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bookmarkStart w:id="68" w:name="OLE_LINK29"/>
            <w:bookmarkStart w:id="69" w:name="OLE_LINK30"/>
            <w:r>
              <w:rPr>
                <w:rFonts w:cs="Arial"/>
                <w:lang w:eastAsia="ja-JP"/>
              </w:rPr>
              <w:t>UE Aggregate Maximum Bit Rate</w:t>
            </w:r>
            <w:bookmarkEnd w:id="68"/>
            <w:bookmarkEnd w:id="69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9A7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2F5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924C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39A9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F03F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7149" w14:textId="77777777" w:rsidR="00314FE6" w:rsidRDefault="00314FE6">
            <w:pPr>
              <w:pStyle w:val="TAC"/>
              <w:rPr>
                <w:lang w:eastAsia="ja-JP"/>
              </w:rPr>
            </w:pPr>
          </w:p>
        </w:tc>
      </w:tr>
      <w:tr w:rsidR="00314FE6" w14:paraId="6C7B4B23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1CB0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7AE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5634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FCCD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44AC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 w14:paraId="05847299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1194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24DE" w14:textId="77777777" w:rsidR="00314FE6" w:rsidRDefault="00314FE6">
            <w:pPr>
              <w:pStyle w:val="TAC"/>
              <w:rPr>
                <w:lang w:eastAsia="ja-JP"/>
              </w:rPr>
            </w:pPr>
          </w:p>
        </w:tc>
      </w:tr>
      <w:tr w:rsidR="00314FE6" w14:paraId="0AE8A90C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6C88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901F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D29F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0409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CB26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lang w:eastAsia="zh-CN"/>
              </w:rPr>
              <w:t>if the target NG-RAN node is an ng-eNB</w:t>
            </w:r>
            <w:r>
              <w:rPr>
                <w:lang w:eastAsia="ja-JP"/>
              </w:rPr>
              <w:t>,</w:t>
            </w:r>
          </w:p>
          <w:p w14:paraId="681D50A3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lang w:eastAsia="zh-CN"/>
              </w:rPr>
              <w:t xml:space="preserve"> if the target NG-RAN node is a 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6344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10AE" w14:textId="77777777" w:rsidR="00314FE6" w:rsidRDefault="00314FE6">
            <w:pPr>
              <w:pStyle w:val="TAC"/>
              <w:rPr>
                <w:lang w:eastAsia="ja-JP"/>
              </w:rPr>
            </w:pPr>
          </w:p>
        </w:tc>
      </w:tr>
      <w:tr w:rsidR="00314FE6" w14:paraId="0D8DF595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EFED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2447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EB7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41CB" w14:textId="77777777" w:rsidR="00314FE6" w:rsidRDefault="00314FE6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BE06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A547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5800" w14:textId="77777777" w:rsidR="00314FE6" w:rsidRDefault="00314FE6">
            <w:pPr>
              <w:pStyle w:val="TAC"/>
              <w:rPr>
                <w:lang w:eastAsia="ja-JP"/>
              </w:rPr>
            </w:pPr>
          </w:p>
        </w:tc>
      </w:tr>
      <w:tr w:rsidR="00314FE6" w14:paraId="7F205233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1917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5787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BD86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6B3C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C76C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3FEA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F15C" w14:textId="77777777" w:rsidR="00314FE6" w:rsidRDefault="00314FE6">
            <w:pPr>
              <w:pStyle w:val="TAC"/>
              <w:rPr>
                <w:lang w:eastAsia="ja-JP"/>
              </w:rPr>
            </w:pPr>
          </w:p>
        </w:tc>
      </w:tr>
      <w:tr w:rsidR="00314FE6" w14:paraId="05C40923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716E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4906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0A2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2E71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8BDB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0C21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10FA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14FE6" w14:paraId="7D0D5A64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DAD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bookmarkStart w:id="70" w:name="_Hlk44414173"/>
            <w:r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14E6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873B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CDCE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3CEB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B81F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524F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  <w:bookmarkEnd w:id="70"/>
      </w:tr>
      <w:tr w:rsidR="00314FE6" w14:paraId="46D7C1E1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A94A" w14:textId="77777777" w:rsidR="00314FE6" w:rsidRDefault="00314FE6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3235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E92E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5FF3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F01B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F4FB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0B5D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314FE6" w14:paraId="67B6F8D5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BF6F" w14:textId="77777777" w:rsidR="00314FE6" w:rsidRDefault="00314FE6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F857" w14:textId="77777777" w:rsidR="00314FE6" w:rsidRDefault="00314FE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47B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C21D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7342AB8C" w14:textId="77777777" w:rsidR="00314FE6" w:rsidRDefault="00314FE6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05B" w14:textId="77777777" w:rsidR="00314FE6" w:rsidRDefault="00314FE6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1EB2" w14:textId="77777777" w:rsidR="00314FE6" w:rsidRDefault="00314FE6">
            <w:pPr>
              <w:pStyle w:val="TAC"/>
              <w:rPr>
                <w:rFonts w:eastAsiaTheme="minorEastAsia" w:cs="Arial"/>
                <w:szCs w:val="18"/>
                <w:lang w:eastAsia="ko-KR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721F" w14:textId="77777777" w:rsidR="00314FE6" w:rsidRDefault="00314FE6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314FE6" w14:paraId="5FAC7C1E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00F5" w14:textId="77777777" w:rsidR="00314FE6" w:rsidRDefault="00314FE6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 xml:space="preserve">UE </w:t>
            </w:r>
            <w:r>
              <w:rPr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A154" w14:textId="77777777" w:rsidR="00314FE6" w:rsidRDefault="00314FE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E3C3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9E48" w14:textId="77777777" w:rsidR="00314FE6" w:rsidRDefault="00314FE6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lang w:eastAsia="zh-CN"/>
              </w:rPr>
              <w:t>9.2.3.138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2652" w14:textId="77777777" w:rsidR="00314FE6" w:rsidRDefault="00314FE6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DC80" w14:textId="77777777" w:rsidR="00314FE6" w:rsidRDefault="00314FE6">
            <w:pPr>
              <w:pStyle w:val="TAC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E3A2" w14:textId="77777777" w:rsidR="00314FE6" w:rsidRDefault="00314FE6">
            <w:pPr>
              <w:pStyle w:val="TAC"/>
              <w:rPr>
                <w:rFonts w:cs="Arial"/>
                <w:szCs w:val="18"/>
              </w:rPr>
            </w:pPr>
            <w:r>
              <w:rPr>
                <w:lang w:eastAsia="zh-CN"/>
              </w:rPr>
              <w:t>reject</w:t>
            </w:r>
          </w:p>
        </w:tc>
      </w:tr>
      <w:tr w:rsidR="00314FE6" w14:paraId="2E99476B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6290" w14:textId="77777777" w:rsidR="00314FE6" w:rsidRDefault="00314FE6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1C14" w14:textId="77777777" w:rsidR="00314FE6" w:rsidRDefault="00314F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2F84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A55C" w14:textId="77777777" w:rsidR="00314FE6" w:rsidRDefault="00314FE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7C10" w14:textId="77777777" w:rsidR="00314FE6" w:rsidRDefault="00314FE6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29C9" w14:textId="77777777" w:rsidR="00314FE6" w:rsidRDefault="00314FE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1CB" w14:textId="77777777" w:rsidR="00314FE6" w:rsidRDefault="00314FE6">
            <w:pPr>
              <w:pStyle w:val="TAC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 w:rsidR="00314FE6" w14:paraId="6963A9E5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9236" w14:textId="77777777" w:rsidR="00314FE6" w:rsidRDefault="00314FE6">
            <w:pPr>
              <w:pStyle w:val="TAL"/>
              <w:ind w:left="113"/>
              <w:rPr>
                <w:rFonts w:eastAsia="CG Times (WN)"/>
                <w:lang w:eastAsia="ko-KR"/>
              </w:rPr>
            </w:pPr>
            <w:r>
              <w:rPr>
                <w:lang w:eastAsia="zh-CN"/>
              </w:rPr>
              <w:t>&gt;5G ProSe UE PC5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0040" w14:textId="77777777" w:rsidR="00314FE6" w:rsidRDefault="00314FE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80E6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D5E4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 w14:paraId="195C599B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579E" w14:textId="77777777" w:rsidR="00314FE6" w:rsidRDefault="00314FE6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06BD" w14:textId="77777777" w:rsidR="00314FE6" w:rsidRDefault="00314FE6">
            <w:pPr>
              <w:pStyle w:val="TAC"/>
              <w:rPr>
                <w:rFonts w:eastAsiaTheme="minorEastAsia"/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5F4B" w14:textId="77777777" w:rsidR="00314FE6" w:rsidRDefault="00314FE6">
            <w:pPr>
              <w:pStyle w:val="TAC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14FE6" w14:paraId="16814416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9461" w14:textId="77777777" w:rsidR="00314FE6" w:rsidRDefault="00314FE6">
            <w:pPr>
              <w:pStyle w:val="TAL"/>
              <w:ind w:left="113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0D13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88D0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7785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8C9" w14:textId="77777777" w:rsidR="00314FE6" w:rsidRDefault="00314FE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14B9" w14:textId="77777777" w:rsidR="00314FE6" w:rsidRDefault="00314FE6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F5C5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14FE6" w14:paraId="2A231929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B856" w14:textId="77777777" w:rsidR="00314FE6" w:rsidRDefault="00314FE6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ABDC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F10F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B9FF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348B" w14:textId="77777777" w:rsidR="00314FE6" w:rsidRDefault="00314FE6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8838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B060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314FE6" w14:paraId="79CD025A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FBE9" w14:textId="77777777" w:rsidR="00314FE6" w:rsidRDefault="00314FE6">
            <w:pPr>
              <w:pStyle w:val="TAL"/>
              <w:rPr>
                <w:lang w:eastAsia="ko-KR"/>
              </w:rPr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CE18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4E41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DDCC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87D8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2DCD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047D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314FE6" w14:paraId="33D28096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39D2" w14:textId="77777777" w:rsidR="00314FE6" w:rsidRDefault="00314FE6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0255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56F0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09C8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1A45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9006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108C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314FE6" w14:paraId="50CDB672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B709" w14:textId="77777777" w:rsidR="00314FE6" w:rsidRDefault="00314FE6">
            <w:pPr>
              <w:pStyle w:val="TAL"/>
              <w:rPr>
                <w:rFonts w:eastAsia="Batang"/>
                <w:b/>
                <w:lang w:eastAsia="ko-KR"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A51E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495D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9FA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9D1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C347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75827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314FE6" w14:paraId="3011E441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0AED" w14:textId="77777777" w:rsidR="00314FE6" w:rsidRDefault="00314FE6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2C4C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1F5F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6F75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A8C2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D85D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6956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314FE6" w14:paraId="48A35AB7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6D8D" w14:textId="77777777" w:rsidR="00314FE6" w:rsidRDefault="00314FE6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8F31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23E3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BA8C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32CD42BC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F0C8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CAE6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B3C5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314FE6" w14:paraId="54C1F1BC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09A1" w14:textId="77777777" w:rsidR="00314FE6" w:rsidRDefault="00314FE6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3596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9C00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840A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5DE3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704F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4BEF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314FE6" w14:paraId="0D643654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AA84" w14:textId="77777777" w:rsidR="00314FE6" w:rsidRDefault="00314FE6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4F0A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F83D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328B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FE66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6B4A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6BA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314FE6" w14:paraId="2AAD6F56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F64D" w14:textId="77777777" w:rsidR="00314FE6" w:rsidRDefault="00314FE6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&gt;Target 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D43E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3A6C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0A49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968C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2E70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2D4C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314FE6" w14:paraId="4D02287C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0EF5" w14:textId="77777777" w:rsidR="00314FE6" w:rsidRDefault="00314FE6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A93E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7A00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40F9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4462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38B9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1DE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314FE6" w14:paraId="220933A5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FA2E" w14:textId="77777777" w:rsidR="00314FE6" w:rsidRDefault="00314FE6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AE73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2F4C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2EF5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bookmarkStart w:id="71" w:name="_Hlk44414243"/>
            <w:r>
              <w:rPr>
                <w:rFonts w:cs="Arial"/>
              </w:rPr>
              <w:t>9.2.3.</w:t>
            </w:r>
            <w:bookmarkEnd w:id="71"/>
            <w:r>
              <w:rPr>
                <w:rFonts w:cs="Arial"/>
              </w:rPr>
              <w:t>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3742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90B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9B35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314FE6" w14:paraId="6024F077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104A" w14:textId="77777777" w:rsidR="00314FE6" w:rsidRDefault="00314FE6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CE70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5337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251E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DC52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0957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F006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314FE6" w14:paraId="2EB4525B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00B7" w14:textId="77777777" w:rsidR="00314FE6" w:rsidRDefault="00314FE6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 w:cs="Arial"/>
              </w:rPr>
              <w:t>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2D24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B4EA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51FF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713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09AA" w14:textId="77777777" w:rsidR="00314FE6" w:rsidRDefault="00314FE6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765B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314FE6" w14:paraId="14C48A12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49F8" w14:textId="77777777" w:rsidR="00314FE6" w:rsidRDefault="00314FE6">
            <w:pPr>
              <w:pStyle w:val="TAL"/>
              <w:rPr>
                <w:rFonts w:eastAsia="Batang" w:cs="Arial"/>
                <w:lang w:eastAsia="ko-KR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91EC" w14:textId="77777777" w:rsidR="00314FE6" w:rsidRDefault="00314FE6">
            <w:pPr>
              <w:pStyle w:val="TAL"/>
              <w:rPr>
                <w:rFonts w:eastAsiaTheme="minorEastAsia"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FAFA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2668" w14:textId="77777777" w:rsidR="00314FE6" w:rsidRDefault="00314FE6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3899" w14:textId="77777777" w:rsidR="00314FE6" w:rsidRDefault="00314FE6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3718" w14:textId="77777777" w:rsidR="00314FE6" w:rsidRDefault="00314FE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9B1E" w14:textId="77777777" w:rsidR="00314FE6" w:rsidRDefault="00314FE6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314FE6" w14:paraId="72B35EA1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828B" w14:textId="77777777" w:rsidR="00314FE6" w:rsidRDefault="00314FE6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FC92" w14:textId="77777777" w:rsidR="00314FE6" w:rsidRDefault="00314FE6">
            <w:pPr>
              <w:pStyle w:val="TAL"/>
              <w:rPr>
                <w:rFonts w:eastAsiaTheme="minorEastAsia"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9FF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24E1" w14:textId="77777777" w:rsidR="00314FE6" w:rsidRDefault="00314FE6">
            <w:pPr>
              <w:pStyle w:val="TAL"/>
              <w:rPr>
                <w:rFonts w:cs="Arial"/>
                <w:lang w:eastAsia="ko-KR"/>
              </w:rPr>
            </w:pPr>
            <w:bookmarkStart w:id="72" w:name="_Hlk44418955"/>
            <w:r>
              <w:rPr>
                <w:rFonts w:eastAsia="Batang" w:cs="Arial"/>
                <w:lang w:eastAsia="ja-JP"/>
              </w:rPr>
              <w:t>9.2.3.</w:t>
            </w:r>
            <w:bookmarkEnd w:id="72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8C08" w14:textId="77777777" w:rsidR="00314FE6" w:rsidRDefault="00314FE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BC8A" w14:textId="77777777" w:rsidR="00314FE6" w:rsidRDefault="00314FE6">
            <w:pPr>
              <w:pStyle w:val="TAC"/>
              <w:rPr>
                <w:rFonts w:eastAsiaTheme="minorEastAsia"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DC5B" w14:textId="77777777" w:rsidR="00314FE6" w:rsidRDefault="00314FE6">
            <w:pPr>
              <w:pStyle w:val="TAC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314FE6" w14:paraId="114266B6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42F1" w14:textId="77777777" w:rsidR="00314FE6" w:rsidRDefault="00314FE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0C84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EC2F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A4CE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BF4" w14:textId="77777777" w:rsidR="00314FE6" w:rsidRDefault="00314FE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2911" w14:textId="77777777" w:rsidR="00314FE6" w:rsidRDefault="00314FE6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3A76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314FE6" w14:paraId="238CD0B7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FD2E" w14:textId="77777777" w:rsidR="00314FE6" w:rsidRDefault="00314FE6">
            <w:pPr>
              <w:pStyle w:val="TAL"/>
              <w:rPr>
                <w:rFonts w:eastAsia="Batang"/>
                <w:lang w:eastAsia="ko-KR"/>
              </w:rPr>
            </w:pPr>
            <w:r>
              <w:t>No PDU Session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95DF" w14:textId="77777777" w:rsidR="00314FE6" w:rsidRDefault="00314FE6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3C6A" w14:textId="77777777" w:rsidR="00314FE6" w:rsidRDefault="00314FE6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9563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B981" w14:textId="77777777" w:rsidR="00314FE6" w:rsidRDefault="00314FE6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48BA" w14:textId="77777777" w:rsidR="00314FE6" w:rsidRDefault="00314FE6">
            <w:pPr>
              <w:pStyle w:val="TAC"/>
              <w:rPr>
                <w:rFonts w:eastAsiaTheme="minorEastAsia"/>
                <w:lang w:eastAsia="ja-JP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F09F" w14:textId="77777777" w:rsidR="00314FE6" w:rsidRDefault="00314FE6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ignore</w:t>
            </w:r>
          </w:p>
        </w:tc>
      </w:tr>
      <w:tr w:rsidR="00314FE6" w14:paraId="45C2C753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C4DC" w14:textId="77777777" w:rsidR="00314FE6" w:rsidRDefault="00314FE6">
            <w:pPr>
              <w:pStyle w:val="TAL"/>
              <w:rPr>
                <w:rFonts w:eastAsiaTheme="minorEastAsia"/>
                <w:lang w:eastAsia="ko-KR"/>
              </w:rPr>
            </w:pPr>
            <w:r>
              <w:t xml:space="preserve">Time Synchronisation Assistance Information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1797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CCF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5BE7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8A6E" w14:textId="77777777" w:rsidR="00314FE6" w:rsidRDefault="00314FE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6BD0" w14:textId="77777777" w:rsidR="00314FE6" w:rsidRDefault="00314FE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D9D6" w14:textId="77777777" w:rsidR="00314FE6" w:rsidRDefault="00314FE6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314FE6" w14:paraId="2F7963F0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9A29" w14:textId="77777777" w:rsidR="00314FE6" w:rsidRDefault="00314FE6">
            <w:pPr>
              <w:pStyle w:val="TAL"/>
              <w:rPr>
                <w:rFonts w:eastAsiaTheme="minorEastAsia"/>
              </w:rPr>
            </w:pPr>
            <w:r>
              <w:rPr>
                <w:bCs/>
                <w:lang w:eastAsia="ja-JP"/>
              </w:rPr>
              <w:t>QMC</w:t>
            </w:r>
            <w:r>
              <w:t xml:space="preserve"> Configuration</w:t>
            </w:r>
            <w:r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FD06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8C3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328E" w14:textId="77777777" w:rsidR="00314FE6" w:rsidRDefault="00314FE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3087" w14:textId="77777777" w:rsidR="00314FE6" w:rsidRDefault="00314FE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74B3" w14:textId="77777777" w:rsidR="00314FE6" w:rsidRDefault="00314FE6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BFB5" w14:textId="77777777" w:rsidR="00314FE6" w:rsidRDefault="00314FE6">
            <w:pPr>
              <w:pStyle w:val="TAC"/>
              <w:rPr>
                <w:rFonts w:eastAsiaTheme="minorEastAsia"/>
                <w:lang w:eastAsia="ja-JP"/>
              </w:rPr>
            </w:pPr>
            <w:r>
              <w:t>ignore</w:t>
            </w:r>
          </w:p>
        </w:tc>
      </w:tr>
      <w:tr w:rsidR="00314FE6" w14:paraId="2927E6F2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B837" w14:textId="77777777" w:rsidR="00314FE6" w:rsidRDefault="00314FE6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0180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7E71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811A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AA4C" w14:textId="77777777" w:rsidR="00314FE6" w:rsidRDefault="00314FE6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F602" w14:textId="77777777" w:rsidR="00314FE6" w:rsidRDefault="00314FE6">
            <w:pPr>
              <w:pStyle w:val="TAC"/>
              <w:rPr>
                <w:rFonts w:eastAsiaTheme="minorEastAsia"/>
                <w:lang w:eastAsia="ko-KR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80BF" w14:textId="77777777" w:rsidR="00314FE6" w:rsidRDefault="00314FE6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314FE6" w14:paraId="457CAE23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974B" w14:textId="77777777" w:rsidR="00314FE6" w:rsidRDefault="00314FE6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2018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F855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B6E3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EC6B" w14:textId="77777777" w:rsidR="00314FE6" w:rsidRDefault="00314FE6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A96E" w14:textId="77777777" w:rsidR="00314FE6" w:rsidRDefault="00314FE6">
            <w:pPr>
              <w:pStyle w:val="TAC"/>
              <w:rPr>
                <w:rFonts w:eastAsiaTheme="minorEastAsia"/>
                <w:lang w:eastAsia="ko-KR"/>
              </w:rPr>
            </w:pPr>
            <w: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8B4B" w14:textId="77777777" w:rsidR="00314FE6" w:rsidRDefault="00314FE6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314FE6" w14:paraId="5DA17EF0" w14:textId="77777777" w:rsidTr="00314FE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0F2D" w14:textId="6EE68D19" w:rsidR="00314FE6" w:rsidRDefault="00314F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ntended Timestamp for Handover Execution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1D05" w14:textId="0F5FD7C9" w:rsidR="00314FE6" w:rsidRDefault="00314F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2354" w14:textId="77777777" w:rsidR="00314FE6" w:rsidRDefault="00314FE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3789" w14:textId="35713465" w:rsidR="00314FE6" w:rsidRPr="00CF3111" w:rsidRDefault="00314F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 (0..1000000,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83DF" w14:textId="705E6927" w:rsidR="00314FE6" w:rsidRDefault="00314FE6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>Expressed in units of 1 ms.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AA6" w14:textId="07E2FA02" w:rsidR="00314FE6" w:rsidRPr="00314FE6" w:rsidRDefault="00314FE6">
            <w:pPr>
              <w:pStyle w:val="TAC"/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0DEF" w14:textId="4F797CB4" w:rsidR="00314FE6" w:rsidRDefault="00314F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 w14:paraId="5B315226" w14:textId="77777777" w:rsidR="00314FE6" w:rsidRDefault="00314FE6" w:rsidP="00314FE6">
      <w:pPr>
        <w:rPr>
          <w:rFonts w:eastAsiaTheme="minorEastAsia"/>
          <w:noProof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314FE6" w14:paraId="28DBBE1C" w14:textId="77777777" w:rsidTr="00314FE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690E" w14:textId="77777777" w:rsidR="00314FE6" w:rsidRDefault="00314FE6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EB1E" w14:textId="77777777" w:rsidR="00314FE6" w:rsidRDefault="00314FE6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314FE6" w14:paraId="2F211B87" w14:textId="77777777" w:rsidTr="00314FE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F458" w14:textId="77777777" w:rsidR="00314FE6" w:rsidRDefault="00314FE6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81FB" w14:textId="77777777" w:rsidR="00314FE6" w:rsidRDefault="00314FE6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2429DD5E" w14:textId="77777777" w:rsidR="00314FE6" w:rsidRDefault="00314FE6" w:rsidP="00314FE6">
      <w:pPr>
        <w:rPr>
          <w:rFonts w:eastAsiaTheme="minorEastAsia"/>
          <w:snapToGrid w:val="0"/>
          <w:lang w:eastAsia="ko-KR"/>
        </w:rPr>
      </w:pPr>
    </w:p>
    <w:p w14:paraId="751E1206" w14:textId="77777777" w:rsidR="00314FE6" w:rsidRDefault="00314FE6" w:rsidP="00314FE6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14FE6" w14:paraId="5DD3D6D8" w14:textId="77777777" w:rsidTr="00314FE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56D5" w14:textId="77777777" w:rsidR="00314FE6" w:rsidRDefault="00314F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FD87" w14:textId="77777777" w:rsidR="00314FE6" w:rsidRDefault="00314FE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14FE6" w14:paraId="6CA0875F" w14:textId="77777777" w:rsidTr="00314FE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FC27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3C48" w14:textId="77777777" w:rsidR="00314FE6" w:rsidRDefault="00314F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6209E371" w14:textId="306744B0" w:rsidR="00314FE6" w:rsidRDefault="00314FE6" w:rsidP="00FD4FA7">
      <w:pPr>
        <w:rPr>
          <w:b/>
          <w:color w:val="0070C0"/>
        </w:rPr>
      </w:pPr>
    </w:p>
    <w:p w14:paraId="3A9E995E" w14:textId="77777777" w:rsidR="00314FE6" w:rsidRDefault="00314FE6" w:rsidP="00314FE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488B60" w14:textId="77777777" w:rsidR="00314FE6" w:rsidRDefault="00314FE6" w:rsidP="00FD4FA7">
      <w:pPr>
        <w:rPr>
          <w:b/>
          <w:color w:val="0070C0"/>
        </w:rPr>
      </w:pPr>
    </w:p>
    <w:p w14:paraId="222AA859" w14:textId="77777777" w:rsidR="00080A3B" w:rsidRPr="00AA5DA2" w:rsidRDefault="00080A3B" w:rsidP="00080A3B">
      <w:pPr>
        <w:pStyle w:val="4"/>
      </w:pPr>
      <w:bookmarkStart w:id="73" w:name="_Hlk44419177"/>
      <w:bookmarkStart w:id="74" w:name="_Toc44497542"/>
      <w:bookmarkStart w:id="75" w:name="_Toc45107930"/>
      <w:bookmarkStart w:id="76" w:name="_Toc45901550"/>
      <w:bookmarkStart w:id="77" w:name="_Toc51850629"/>
      <w:bookmarkStart w:id="78" w:name="_Toc56693632"/>
      <w:bookmarkStart w:id="79" w:name="_Toc64447175"/>
      <w:bookmarkStart w:id="80" w:name="_Toc66286669"/>
      <w:bookmarkStart w:id="81" w:name="_Toc74151364"/>
      <w:bookmarkStart w:id="82" w:name="_Toc88653836"/>
      <w:bookmarkStart w:id="83" w:name="_Toc97904192"/>
      <w:bookmarkStart w:id="84" w:name="_Toc98868265"/>
      <w:bookmarkStart w:id="85" w:name="_Toc105174550"/>
      <w:bookmarkStart w:id="86" w:name="_Toc106109387"/>
      <w:r w:rsidRPr="00AA5DA2">
        <w:t>9.1.</w:t>
      </w:r>
      <w:r>
        <w:t>3</w:t>
      </w:r>
      <w:r w:rsidRPr="00AA5DA2">
        <w:t>.</w:t>
      </w:r>
      <w:bookmarkEnd w:id="73"/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98915A1" w14:textId="77777777" w:rsidR="00080A3B" w:rsidRPr="00AA5DA2" w:rsidRDefault="00080A3B" w:rsidP="00080A3B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7B0F9D46" w14:textId="77777777" w:rsidR="00080A3B" w:rsidRPr="00AA5DA2" w:rsidRDefault="00080A3B" w:rsidP="00080A3B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080A3B" w:rsidRPr="00AA5DA2" w14:paraId="25B51F30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73D4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46FC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0983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9E0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3D58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778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5AD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80A3B" w:rsidRPr="00AA5DA2" w14:paraId="5774DB86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4704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2604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ED2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02F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95E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C360" w14:textId="77777777" w:rsidR="00080A3B" w:rsidRPr="009D1FE9" w:rsidRDefault="00080A3B" w:rsidP="0045399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06C1" w14:textId="77777777" w:rsidR="00080A3B" w:rsidRPr="00AA5DA2" w:rsidRDefault="00080A3B" w:rsidP="00453993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80A3B" w:rsidRPr="00AA5DA2" w14:paraId="71F56EC8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9379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6319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7D44" w14:textId="77777777" w:rsidR="00080A3B" w:rsidRPr="00AA5DA2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29B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A65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68B9" w14:textId="77777777" w:rsidR="00080A3B" w:rsidRPr="009D1FE9" w:rsidRDefault="00080A3B" w:rsidP="0045399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477E" w14:textId="77777777" w:rsidR="00080A3B" w:rsidRPr="00AA5DA2" w:rsidRDefault="00080A3B" w:rsidP="00453993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80A3B" w:rsidRPr="00AA5DA2" w14:paraId="179EB470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EFD4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9DEA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C-ifRegistrationRequestStoporAdd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E444" w14:textId="77777777" w:rsidR="00080A3B" w:rsidRPr="00AA5DA2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B868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2E00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5CA9" w14:textId="77777777" w:rsidR="00080A3B" w:rsidRPr="009D1FE9" w:rsidRDefault="00080A3B" w:rsidP="0045399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B51C" w14:textId="77777777" w:rsidR="00080A3B" w:rsidRPr="00AA5DA2" w:rsidRDefault="00080A3B" w:rsidP="004539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80A3B" w:rsidRPr="00DB4D57" w14:paraId="4B253B35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82E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0F17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D227" w14:textId="77777777" w:rsidR="00080A3B" w:rsidRPr="00DB4D5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F21E" w14:textId="77777777" w:rsidR="00080A3B" w:rsidRPr="00422562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31F23B78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4AE1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5CE0" w14:textId="77777777" w:rsidR="00080A3B" w:rsidRPr="009D1FE9" w:rsidRDefault="00080A3B" w:rsidP="0045399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DA0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80A3B" w:rsidRPr="00DB4D57" w14:paraId="095D7B3D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300D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4DB9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745E" w14:textId="77777777" w:rsidR="00080A3B" w:rsidRPr="00DB4D5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22E7" w14:textId="77777777" w:rsidR="00080A3B" w:rsidRPr="00422562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539FA8D8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7C3" w14:textId="77777777" w:rsidR="00080A3B" w:rsidRPr="00422562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13BC9FE5" w14:textId="77777777" w:rsidR="00080A3B" w:rsidRPr="00422562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464ED5AE" w14:textId="77777777" w:rsidR="00080A3B" w:rsidRPr="00422562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5968449C" w14:textId="77777777" w:rsidR="00080A3B" w:rsidRPr="00422562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101CEAB1" w14:textId="77777777" w:rsidR="00080A3B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UEs, </w:t>
            </w:r>
          </w:p>
          <w:p w14:paraId="40644FDC" w14:textId="77777777" w:rsidR="00080A3B" w:rsidRPr="00422562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Fifth Bit =RRC connections,</w:t>
            </w:r>
          </w:p>
          <w:p w14:paraId="6358704E" w14:textId="5709EE70" w:rsidR="00080A3B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Sixth Bit = NR-U Channel List</w:t>
            </w:r>
            <w:r w:rsidR="00ED0058">
              <w:rPr>
                <w:lang w:eastAsia="ja-JP"/>
              </w:rPr>
              <w:t>,</w:t>
            </w:r>
          </w:p>
          <w:p w14:paraId="4E182785" w14:textId="419DAF76" w:rsidR="00F2072A" w:rsidRDefault="00ED0058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Seventh Bit = </w:t>
            </w:r>
            <w:r w:rsidR="009565EB">
              <w:rPr>
                <w:lang w:eastAsia="ja-JP"/>
              </w:rPr>
              <w:t>P</w:t>
            </w:r>
            <w:r w:rsidR="00F2072A">
              <w:rPr>
                <w:rFonts w:hint="eastAsia"/>
                <w:lang w:eastAsia="zh-CN"/>
              </w:rPr>
              <w:t>redicted</w:t>
            </w:r>
            <w:r w:rsidR="00F2072A">
              <w:rPr>
                <w:lang w:eastAsia="ja-JP"/>
              </w:rPr>
              <w:t xml:space="preserve"> </w:t>
            </w:r>
            <w:r w:rsidR="00F2072A" w:rsidRPr="00422562">
              <w:rPr>
                <w:lang w:eastAsia="ja-JP"/>
              </w:rPr>
              <w:t>PRB</w:t>
            </w:r>
            <w:r w:rsidR="00F2072A">
              <w:rPr>
                <w:rFonts w:hint="eastAsia"/>
                <w:lang w:eastAsia="zh-CN"/>
              </w:rPr>
              <w:t>,</w:t>
            </w:r>
          </w:p>
          <w:p w14:paraId="55457799" w14:textId="7FF00B00" w:rsidR="00F2072A" w:rsidRDefault="00F2072A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Eighth Bit = </w:t>
            </w:r>
            <w:r w:rsidR="009565EB">
              <w:rPr>
                <w:lang w:eastAsia="ja-JP"/>
              </w:rPr>
              <w:t>P</w:t>
            </w:r>
            <w:r>
              <w:rPr>
                <w:rFonts w:hint="eastAsia"/>
                <w:lang w:eastAsia="zh-CN"/>
              </w:rPr>
              <w:t>redicted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 xml:space="preserve">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</w:t>
            </w:r>
            <w:r>
              <w:rPr>
                <w:lang w:eastAsia="ja-JP"/>
              </w:rPr>
              <w:t>,</w:t>
            </w:r>
          </w:p>
          <w:p w14:paraId="42D82543" w14:textId="3AE43C67" w:rsidR="000E2AB9" w:rsidRDefault="00D27F3B" w:rsidP="00F207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Ninth</w:t>
            </w:r>
            <w:r w:rsidR="00F2072A" w:rsidRPr="00422562">
              <w:rPr>
                <w:lang w:eastAsia="ja-JP"/>
              </w:rPr>
              <w:t xml:space="preserve"> Bit = </w:t>
            </w:r>
            <w:r w:rsidR="009565EB">
              <w:rPr>
                <w:lang w:eastAsia="ja-JP"/>
              </w:rPr>
              <w:t>P</w:t>
            </w:r>
            <w:r w:rsidR="00F2072A">
              <w:rPr>
                <w:rFonts w:hint="eastAsia"/>
                <w:lang w:eastAsia="zh-CN"/>
              </w:rPr>
              <w:t>redicted</w:t>
            </w:r>
            <w:r w:rsidR="00F2072A">
              <w:rPr>
                <w:lang w:eastAsia="zh-CN"/>
              </w:rPr>
              <w:t xml:space="preserve"> </w:t>
            </w:r>
            <w:r w:rsidR="00F2072A" w:rsidRPr="00422562">
              <w:rPr>
                <w:lang w:eastAsia="ja-JP"/>
              </w:rPr>
              <w:t>Composite Available Capacity</w:t>
            </w:r>
            <w:r w:rsidR="00F2072A" w:rsidRPr="00232C0B">
              <w:rPr>
                <w:lang w:eastAsia="ja-JP"/>
              </w:rPr>
              <w:t>,</w:t>
            </w:r>
          </w:p>
          <w:p w14:paraId="6561521A" w14:textId="285EFA67" w:rsidR="00F2072A" w:rsidRDefault="00D27F3B" w:rsidP="00F207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Tenth</w:t>
            </w:r>
            <w:r w:rsidR="00F2072A" w:rsidRPr="00232C0B">
              <w:rPr>
                <w:lang w:eastAsia="ja-JP"/>
              </w:rPr>
              <w:t xml:space="preserve"> Bit =</w:t>
            </w:r>
            <w:r w:rsidR="00F2072A">
              <w:rPr>
                <w:lang w:eastAsia="ja-JP"/>
              </w:rPr>
              <w:t xml:space="preserve"> </w:t>
            </w:r>
            <w:r w:rsidR="009565EB">
              <w:rPr>
                <w:lang w:eastAsia="ja-JP"/>
              </w:rPr>
              <w:t>P</w:t>
            </w:r>
            <w:r w:rsidR="00F2072A">
              <w:rPr>
                <w:rFonts w:hint="eastAsia"/>
                <w:lang w:eastAsia="zh-CN"/>
              </w:rPr>
              <w:t>redicted</w:t>
            </w:r>
            <w:r w:rsidR="00F2072A">
              <w:rPr>
                <w:lang w:eastAsia="ja-JP"/>
              </w:rPr>
              <w:t xml:space="preserve"> Number of Active UEs, </w:t>
            </w:r>
          </w:p>
          <w:p w14:paraId="619796D8" w14:textId="0DB46472" w:rsidR="00F2072A" w:rsidRPr="00422562" w:rsidRDefault="00D27F3B" w:rsidP="00F2072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Eleventh </w:t>
            </w:r>
            <w:r w:rsidR="00F2072A">
              <w:rPr>
                <w:lang w:eastAsia="ja-JP"/>
              </w:rPr>
              <w:t xml:space="preserve">Bit = </w:t>
            </w:r>
            <w:r w:rsidR="009565EB">
              <w:rPr>
                <w:lang w:eastAsia="ja-JP"/>
              </w:rPr>
              <w:t>P</w:t>
            </w:r>
            <w:r w:rsidR="00F2072A">
              <w:rPr>
                <w:rFonts w:hint="eastAsia"/>
                <w:lang w:eastAsia="zh-CN"/>
              </w:rPr>
              <w:t>redicted</w:t>
            </w:r>
            <w:r w:rsidR="00F2072A">
              <w:rPr>
                <w:lang w:eastAsia="ja-JP"/>
              </w:rPr>
              <w:t xml:space="preserve"> RRC </w:t>
            </w:r>
            <w:r w:rsidR="009239D8">
              <w:rPr>
                <w:lang w:eastAsia="ja-JP"/>
              </w:rPr>
              <w:t>C</w:t>
            </w:r>
            <w:r w:rsidR="00F2072A">
              <w:rPr>
                <w:lang w:eastAsia="ja-JP"/>
              </w:rPr>
              <w:t>onnections,</w:t>
            </w:r>
          </w:p>
          <w:p w14:paraId="063CC44A" w14:textId="615BD984" w:rsidR="00F2072A" w:rsidRDefault="00E072AE" w:rsidP="00E072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Twel</w:t>
            </w:r>
            <w:r w:rsidR="003913B2">
              <w:rPr>
                <w:lang w:eastAsia="ja-JP"/>
              </w:rPr>
              <w:t>f</w:t>
            </w:r>
            <w:r>
              <w:rPr>
                <w:lang w:eastAsia="ja-JP"/>
              </w:rPr>
              <w:t xml:space="preserve">th </w:t>
            </w:r>
            <w:r w:rsidR="00F2072A">
              <w:rPr>
                <w:lang w:eastAsia="ja-JP"/>
              </w:rPr>
              <w:t xml:space="preserve">Bit = </w:t>
            </w:r>
            <w:r w:rsidR="009565EB">
              <w:rPr>
                <w:lang w:eastAsia="ja-JP"/>
              </w:rPr>
              <w:t>E</w:t>
            </w:r>
            <w:r w:rsidR="00F2072A" w:rsidRPr="00ED0058">
              <w:rPr>
                <w:lang w:eastAsia="ja-JP"/>
              </w:rPr>
              <w:t xml:space="preserve">nergy </w:t>
            </w:r>
            <w:r w:rsidR="00525671">
              <w:rPr>
                <w:lang w:eastAsia="ja-JP"/>
              </w:rPr>
              <w:t>E</w:t>
            </w:r>
            <w:r w:rsidR="00F2072A" w:rsidRPr="00ED0058">
              <w:rPr>
                <w:lang w:eastAsia="ja-JP"/>
              </w:rPr>
              <w:t>fficiency</w:t>
            </w:r>
            <w:r w:rsidR="00C2770A" w:rsidRPr="00422562">
              <w:rPr>
                <w:lang w:eastAsia="ja-JP"/>
              </w:rPr>
              <w:t xml:space="preserve"> Periodic</w:t>
            </w:r>
            <w:r w:rsidR="00F2072A" w:rsidRPr="00ED0058">
              <w:rPr>
                <w:lang w:eastAsia="ja-JP"/>
              </w:rPr>
              <w:t>,</w:t>
            </w:r>
          </w:p>
          <w:p w14:paraId="713FE073" w14:textId="2873C9C6" w:rsidR="005D41EE" w:rsidRDefault="00E072AE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Thirteenth Bit =</w:t>
            </w:r>
            <w:r w:rsidR="004B7F07">
              <w:rPr>
                <w:lang w:eastAsia="ja-JP"/>
              </w:rPr>
              <w:t xml:space="preserve"> </w:t>
            </w:r>
            <w:r w:rsidR="009565EB">
              <w:rPr>
                <w:lang w:eastAsia="zh-CN"/>
              </w:rPr>
              <w:t>P</w:t>
            </w:r>
            <w:r w:rsidR="004B7F07">
              <w:rPr>
                <w:rFonts w:hint="eastAsia"/>
                <w:lang w:eastAsia="zh-CN"/>
              </w:rPr>
              <w:t>redicted</w:t>
            </w:r>
            <w:r>
              <w:rPr>
                <w:lang w:eastAsia="ja-JP"/>
              </w:rPr>
              <w:t xml:space="preserve"> </w:t>
            </w:r>
            <w:r w:rsidR="00525671">
              <w:rPr>
                <w:lang w:eastAsia="ja-JP"/>
              </w:rPr>
              <w:t>E</w:t>
            </w:r>
            <w:r w:rsidRPr="00ED0058">
              <w:rPr>
                <w:lang w:eastAsia="ja-JP"/>
              </w:rPr>
              <w:t xml:space="preserve">nergy </w:t>
            </w:r>
            <w:r w:rsidR="00525671">
              <w:rPr>
                <w:lang w:eastAsia="ja-JP"/>
              </w:rPr>
              <w:t>E</w:t>
            </w:r>
            <w:r w:rsidRPr="00ED0058">
              <w:rPr>
                <w:lang w:eastAsia="ja-JP"/>
              </w:rPr>
              <w:t>fficiency</w:t>
            </w:r>
            <w:r w:rsidR="00A50C7F">
              <w:rPr>
                <w:lang w:eastAsia="ja-JP"/>
              </w:rPr>
              <w:t>,</w:t>
            </w:r>
          </w:p>
          <w:p w14:paraId="7D106CF2" w14:textId="53A03E4B" w:rsidR="00A50C7F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ourteenth Bit = </w:t>
            </w:r>
          </w:p>
          <w:p w14:paraId="4582B37D" w14:textId="0D28CD59" w:rsidR="00A50C7F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DL </w:t>
            </w:r>
            <w:r w:rsidR="004A7B2B">
              <w:rPr>
                <w:rFonts w:eastAsiaTheme="minorEastAsia"/>
                <w:lang w:eastAsia="zh-CN"/>
              </w:rPr>
              <w:t xml:space="preserve">Average </w:t>
            </w:r>
            <w:r>
              <w:rPr>
                <w:rFonts w:eastAsiaTheme="minorEastAsia"/>
                <w:lang w:eastAsia="zh-CN"/>
              </w:rPr>
              <w:t>Throughput Periodic,</w:t>
            </w:r>
          </w:p>
          <w:p w14:paraId="2DC93568" w14:textId="0FC360C7" w:rsidR="00A50C7F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ifteenth Bit = </w:t>
            </w:r>
          </w:p>
          <w:p w14:paraId="55647EA5" w14:textId="4DC32AA0" w:rsidR="00A50C7F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 xml:space="preserve">L </w:t>
            </w:r>
            <w:r w:rsidR="004A7B2B">
              <w:rPr>
                <w:rFonts w:eastAsiaTheme="minorEastAsia"/>
                <w:lang w:eastAsia="zh-CN"/>
              </w:rPr>
              <w:t xml:space="preserve">Average </w:t>
            </w:r>
            <w:r>
              <w:rPr>
                <w:rFonts w:eastAsiaTheme="minorEastAsia"/>
                <w:lang w:eastAsia="zh-CN"/>
              </w:rPr>
              <w:t>Throughput Periodic,</w:t>
            </w:r>
          </w:p>
          <w:p w14:paraId="28158EDD" w14:textId="3F6DE8C2" w:rsidR="00A50C7F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ixteenth Bit = </w:t>
            </w:r>
          </w:p>
          <w:p w14:paraId="76872208" w14:textId="3CEB5239" w:rsidR="00A50C7F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L </w:t>
            </w:r>
            <w:r w:rsidR="001A7892">
              <w:rPr>
                <w:rFonts w:eastAsiaTheme="minorEastAsia"/>
                <w:lang w:eastAsia="zh-CN"/>
              </w:rPr>
              <w:t xml:space="preserve">PDCP </w:t>
            </w:r>
            <w:r>
              <w:rPr>
                <w:rFonts w:eastAsiaTheme="minorEastAsia"/>
                <w:lang w:eastAsia="zh-CN"/>
              </w:rPr>
              <w:t>Packet Average Delay Periodic,</w:t>
            </w:r>
          </w:p>
          <w:p w14:paraId="5493E2A8" w14:textId="0CD9C6AA" w:rsidR="00A50C7F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eventeenth Bit = </w:t>
            </w:r>
          </w:p>
          <w:p w14:paraId="19A70FC6" w14:textId="1ACB3891" w:rsidR="00A50C7F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 xml:space="preserve">L </w:t>
            </w:r>
            <w:r w:rsidR="001A7892">
              <w:rPr>
                <w:rFonts w:eastAsiaTheme="minorEastAsia"/>
                <w:lang w:eastAsia="zh-CN"/>
              </w:rPr>
              <w:t xml:space="preserve">PDCP </w:t>
            </w:r>
            <w:r>
              <w:rPr>
                <w:rFonts w:eastAsiaTheme="minorEastAsia"/>
                <w:lang w:eastAsia="zh-CN"/>
              </w:rPr>
              <w:t>Packet Average Delay Periodic,</w:t>
            </w:r>
          </w:p>
          <w:p w14:paraId="6AC2635C" w14:textId="7E56961C" w:rsidR="00A50C7F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 xml:space="preserve">ighteenth Bit = </w:t>
            </w:r>
          </w:p>
          <w:p w14:paraId="5AC99C4B" w14:textId="2F83C862" w:rsidR="00A50C7F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L Packet Average Loss </w:t>
            </w:r>
            <w:r w:rsidR="001A7892">
              <w:rPr>
                <w:rFonts w:eastAsiaTheme="minorEastAsia"/>
                <w:lang w:eastAsia="zh-CN"/>
              </w:rPr>
              <w:t xml:space="preserve">Rate </w:t>
            </w:r>
            <w:r>
              <w:rPr>
                <w:rFonts w:eastAsiaTheme="minorEastAsia"/>
                <w:lang w:eastAsia="zh-CN"/>
              </w:rPr>
              <w:t>Periodic,</w:t>
            </w:r>
          </w:p>
          <w:p w14:paraId="48740AFD" w14:textId="5166E99C" w:rsidR="00A50C7F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ineteenth Bit = </w:t>
            </w:r>
          </w:p>
          <w:p w14:paraId="741CE8E0" w14:textId="4C9F5EBA" w:rsidR="00A50C7F" w:rsidRPr="002405A6" w:rsidRDefault="00A50C7F" w:rsidP="004539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 xml:space="preserve">L Packet Average Loss </w:t>
            </w:r>
            <w:r w:rsidR="001A7892">
              <w:rPr>
                <w:rFonts w:eastAsiaTheme="minorEastAsia"/>
                <w:lang w:eastAsia="zh-CN"/>
              </w:rPr>
              <w:t xml:space="preserve">Rate </w:t>
            </w:r>
            <w:r>
              <w:rPr>
                <w:rFonts w:eastAsiaTheme="minorEastAsia"/>
                <w:lang w:eastAsia="zh-CN"/>
              </w:rPr>
              <w:t>Periodic.</w:t>
            </w:r>
          </w:p>
          <w:p w14:paraId="52D941D1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D4D3" w14:textId="77777777" w:rsidR="00080A3B" w:rsidRPr="009D1FE9" w:rsidRDefault="00080A3B" w:rsidP="00453993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40D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B84DAA" w:rsidRPr="00DB4D57" w14:paraId="37D3BCD5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9804" w14:textId="77777777" w:rsidR="00B84DAA" w:rsidRPr="009D1FE9" w:rsidRDefault="00B84DAA" w:rsidP="00B84DAA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lastRenderedPageBreak/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CEE2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907D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E3D3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C62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F047" w14:textId="77777777" w:rsidR="00B84DAA" w:rsidRPr="009D1FE9" w:rsidRDefault="00B84DAA" w:rsidP="00B84DAA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A1DF" w14:textId="77777777" w:rsidR="00B84DAA" w:rsidRPr="00DB4D57" w:rsidRDefault="00B84DAA" w:rsidP="00B84DAA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B84DAA" w:rsidRPr="00DB4D57" w14:paraId="20417A13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288" w14:textId="77777777" w:rsidR="00B84DAA" w:rsidRPr="009D1FE9" w:rsidRDefault="00B84DAA" w:rsidP="00B84DAA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FC5E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745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E9F4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118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CC2F" w14:textId="77777777" w:rsidR="00B84DAA" w:rsidRPr="009D1FE9" w:rsidRDefault="00B84DAA" w:rsidP="00B84DAA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1870" w14:textId="77777777" w:rsidR="00B84DAA" w:rsidRPr="00DB4D57" w:rsidRDefault="00B84DAA" w:rsidP="00B84DAA">
            <w:pPr>
              <w:pStyle w:val="TAC"/>
              <w:rPr>
                <w:lang w:eastAsia="ja-JP"/>
              </w:rPr>
            </w:pPr>
          </w:p>
        </w:tc>
      </w:tr>
      <w:tr w:rsidR="00B84DAA" w:rsidRPr="00DB4D57" w14:paraId="540DBC69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E846" w14:textId="77777777" w:rsidR="00B84DAA" w:rsidRPr="009D1FE9" w:rsidRDefault="00B84DAA" w:rsidP="00B84DAA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6FD6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5D9A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655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1748CF78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5F4BFA58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450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5B95" w14:textId="77777777" w:rsidR="00B84DAA" w:rsidRPr="009D1FE9" w:rsidRDefault="00B84DAA" w:rsidP="00B84DAA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7A6" w14:textId="77777777" w:rsidR="00B84DAA" w:rsidRPr="00DB4D57" w:rsidRDefault="00B84DAA" w:rsidP="00B84DAA">
            <w:pPr>
              <w:pStyle w:val="TAC"/>
              <w:rPr>
                <w:lang w:eastAsia="ja-JP"/>
              </w:rPr>
            </w:pPr>
          </w:p>
        </w:tc>
      </w:tr>
      <w:tr w:rsidR="00B84DAA" w:rsidRPr="00DB4D57" w14:paraId="79D764F8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F192" w14:textId="77777777" w:rsidR="00B84DAA" w:rsidRPr="009D1FE9" w:rsidRDefault="00B84DAA" w:rsidP="00B84DAA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3752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10FD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AFB2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2E2F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97EB" w14:textId="77777777" w:rsidR="00B84DAA" w:rsidRPr="009D1FE9" w:rsidRDefault="00B84DAA" w:rsidP="00B84DAA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D9DA" w14:textId="77777777" w:rsidR="00B84DAA" w:rsidRPr="00DB4D57" w:rsidRDefault="00B84DAA" w:rsidP="00B84DAA">
            <w:pPr>
              <w:pStyle w:val="TAC"/>
              <w:rPr>
                <w:lang w:eastAsia="ja-JP"/>
              </w:rPr>
            </w:pPr>
          </w:p>
        </w:tc>
      </w:tr>
      <w:tr w:rsidR="00B84DAA" w:rsidRPr="00DB4D57" w14:paraId="0EDA5AC6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8A0F" w14:textId="77777777" w:rsidR="00B84DAA" w:rsidRPr="009D1FE9" w:rsidRDefault="00B84DAA" w:rsidP="00B84DAA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46FA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360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r w:rsidRPr="009D1FE9">
              <w:rPr>
                <w:i/>
                <w:lang w:eastAsia="ja-JP"/>
              </w:rPr>
              <w:t>maxnoofSSBAreas</w:t>
            </w:r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42EC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13C1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98C" w14:textId="77777777" w:rsidR="00B84DAA" w:rsidRPr="009D1FE9" w:rsidRDefault="00B84DAA" w:rsidP="00B84DAA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5FD0" w14:textId="77777777" w:rsidR="00B84DAA" w:rsidRPr="00DB4D57" w:rsidRDefault="00B84DAA" w:rsidP="00B84DAA">
            <w:pPr>
              <w:pStyle w:val="TAC"/>
              <w:rPr>
                <w:lang w:eastAsia="ja-JP"/>
              </w:rPr>
            </w:pPr>
          </w:p>
        </w:tc>
      </w:tr>
      <w:tr w:rsidR="00B84DAA" w:rsidRPr="00DB4D57" w14:paraId="1B4648AC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17D9" w14:textId="77777777" w:rsidR="00B84DAA" w:rsidRPr="009D1FE9" w:rsidRDefault="00B84DAA" w:rsidP="00B84DAA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7B3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C159" w14:textId="77777777" w:rsidR="00B84DAA" w:rsidRPr="009D1FE9" w:rsidRDefault="00B84DAA" w:rsidP="00B84D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C92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63B1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14C" w14:textId="77777777" w:rsidR="00B84DAA" w:rsidRPr="009D1FE9" w:rsidRDefault="00B84DAA" w:rsidP="00B84DAA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9BD6" w14:textId="77777777" w:rsidR="00B84DAA" w:rsidRPr="00772A05" w:rsidRDefault="00B84DAA" w:rsidP="00B84DAA">
            <w:pPr>
              <w:pStyle w:val="TAC"/>
            </w:pPr>
          </w:p>
        </w:tc>
      </w:tr>
      <w:tr w:rsidR="00B84DAA" w:rsidRPr="00DB4D57" w14:paraId="6C1518D8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9F7C" w14:textId="77777777" w:rsidR="00B84DAA" w:rsidRPr="009D1FE9" w:rsidRDefault="00B84DAA" w:rsidP="00B84DAA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504F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AEB4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1E96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293F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3E09" w14:textId="77777777" w:rsidR="00B84DAA" w:rsidRPr="009D1FE9" w:rsidRDefault="00B84DAA" w:rsidP="00B84DAA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BB2" w14:textId="77777777" w:rsidR="00B84DAA" w:rsidRPr="00DB4D57" w:rsidRDefault="00B84DAA" w:rsidP="00B84DAA">
            <w:pPr>
              <w:pStyle w:val="TAC"/>
              <w:rPr>
                <w:lang w:eastAsia="ja-JP"/>
              </w:rPr>
            </w:pPr>
          </w:p>
        </w:tc>
      </w:tr>
      <w:tr w:rsidR="00B84DAA" w:rsidRPr="00DB4D57" w14:paraId="075CA136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49E" w14:textId="77777777" w:rsidR="00B84DAA" w:rsidRPr="009D1FE9" w:rsidRDefault="00B84DAA" w:rsidP="00B84DAA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57A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6604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6E40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0C2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E59" w14:textId="77777777" w:rsidR="00B84DAA" w:rsidRPr="009D1FE9" w:rsidRDefault="00B84DAA" w:rsidP="00B84DAA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D4D5" w14:textId="77777777" w:rsidR="00B84DAA" w:rsidRPr="00DB4D57" w:rsidRDefault="00B84DAA" w:rsidP="00B84DAA">
            <w:pPr>
              <w:pStyle w:val="TAC"/>
              <w:rPr>
                <w:lang w:eastAsia="ja-JP"/>
              </w:rPr>
            </w:pPr>
          </w:p>
        </w:tc>
      </w:tr>
      <w:tr w:rsidR="00B84DAA" w:rsidRPr="00DB4D57" w14:paraId="0D7E1BA2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4015" w14:textId="77777777" w:rsidR="00B84DAA" w:rsidRPr="009D1FE9" w:rsidRDefault="00B84DAA" w:rsidP="00B84DAA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0BBB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D991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5C8D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7501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4A6D" w14:textId="77777777" w:rsidR="00B84DAA" w:rsidRPr="009D1FE9" w:rsidRDefault="00B84DAA" w:rsidP="00B84DAA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81A" w14:textId="77777777" w:rsidR="00B84DAA" w:rsidRPr="00C67B9A" w:rsidRDefault="00B84DAA" w:rsidP="00B84DAA">
            <w:pPr>
              <w:pStyle w:val="TAC"/>
              <w:rPr>
                <w:lang w:eastAsia="ja-JP"/>
              </w:rPr>
            </w:pPr>
          </w:p>
        </w:tc>
      </w:tr>
      <w:tr w:rsidR="00B84DAA" w:rsidRPr="00DB4D57" w14:paraId="45B661D0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D5B1" w14:textId="77777777" w:rsidR="00B84DAA" w:rsidRPr="009D1FE9" w:rsidRDefault="00B84DAA" w:rsidP="00B84DAA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B7D9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3C9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7BB2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483C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735" w14:textId="77777777" w:rsidR="00B84DAA" w:rsidRPr="009D1FE9" w:rsidRDefault="00B84DAA" w:rsidP="00B84DAA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34D4" w14:textId="77777777" w:rsidR="00B84DAA" w:rsidRPr="00DB4D57" w:rsidRDefault="00B84DAA" w:rsidP="00B84DAA">
            <w:pPr>
              <w:pStyle w:val="TAC"/>
              <w:rPr>
                <w:lang w:eastAsia="ja-JP"/>
              </w:rPr>
            </w:pPr>
          </w:p>
        </w:tc>
      </w:tr>
      <w:tr w:rsidR="00B84DAA" w:rsidRPr="00DB4D57" w14:paraId="4577B2C5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3644" w14:textId="77777777" w:rsidR="00B84DAA" w:rsidRPr="009D1FE9" w:rsidRDefault="00B84DAA" w:rsidP="00B84DAA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00A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B876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4A3A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839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04CA" w14:textId="77777777" w:rsidR="00B84DAA" w:rsidRPr="009D1FE9" w:rsidRDefault="00B84DAA" w:rsidP="00B84DAA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8A4F" w14:textId="77777777" w:rsidR="00B84DAA" w:rsidRPr="00C67B9A" w:rsidRDefault="00B84DAA" w:rsidP="00B84DAA">
            <w:pPr>
              <w:pStyle w:val="TAC"/>
              <w:rPr>
                <w:lang w:eastAsia="ja-JP"/>
              </w:rPr>
            </w:pPr>
          </w:p>
        </w:tc>
      </w:tr>
      <w:tr w:rsidR="00B84DAA" w:rsidRPr="00DB4D57" w14:paraId="0805687D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0A4" w14:textId="77777777" w:rsidR="00B84DAA" w:rsidRPr="009D1FE9" w:rsidRDefault="00B84DAA" w:rsidP="00B84DAA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5B95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5252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02E9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6654666E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763B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155" w14:textId="77777777" w:rsidR="00B84DAA" w:rsidRPr="009D1FE9" w:rsidRDefault="00B84DAA" w:rsidP="00B84DAA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02EF" w14:textId="77777777" w:rsidR="00B84DAA" w:rsidRPr="00DB4D57" w:rsidRDefault="00B84DAA" w:rsidP="00B84DAA">
            <w:pPr>
              <w:pStyle w:val="TAC"/>
              <w:rPr>
                <w:lang w:eastAsia="ja-JP"/>
              </w:rPr>
            </w:pPr>
          </w:p>
        </w:tc>
      </w:tr>
      <w:tr w:rsidR="00B84DAA" w:rsidRPr="00DB4D57" w14:paraId="6A7E7946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8D5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30C7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FD43" w14:textId="77777777" w:rsidR="00B84DAA" w:rsidRPr="009D1FE9" w:rsidRDefault="00B84DAA" w:rsidP="00B84D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B50" w14:textId="77777777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699E" w14:textId="563D2D25" w:rsidR="00B84DAA" w:rsidRPr="009D1FE9" w:rsidRDefault="00B84DAA" w:rsidP="00B84DAA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of PRB Periodic, TNL </w:t>
            </w:r>
            <w:r w:rsidRPr="009D1FE9">
              <w:rPr>
                <w:lang w:val="en-US" w:eastAsia="ja-JP"/>
              </w:rPr>
              <w:t xml:space="preserve">Capacity </w:t>
            </w:r>
            <w:r w:rsidRPr="009D1FE9">
              <w:rPr>
                <w:lang w:eastAsia="ja-JP"/>
              </w:rPr>
              <w:t>Ind Periodic, Composite Available Capacity Periodic</w:t>
            </w:r>
            <w:r w:rsidR="00486392">
              <w:rPr>
                <w:lang w:eastAsia="ja-JP"/>
              </w:rPr>
              <w:t>, E</w:t>
            </w:r>
            <w:r w:rsidR="00486392" w:rsidRPr="00ED0058">
              <w:rPr>
                <w:lang w:eastAsia="ja-JP"/>
              </w:rPr>
              <w:t xml:space="preserve">nergy </w:t>
            </w:r>
            <w:r w:rsidR="00486392">
              <w:rPr>
                <w:lang w:eastAsia="ja-JP"/>
              </w:rPr>
              <w:t>E</w:t>
            </w:r>
            <w:r w:rsidR="00486392" w:rsidRPr="00ED0058">
              <w:rPr>
                <w:lang w:eastAsia="ja-JP"/>
              </w:rPr>
              <w:t>fficiency</w:t>
            </w:r>
            <w:r w:rsidR="00486392" w:rsidRPr="00422562">
              <w:rPr>
                <w:lang w:eastAsia="ja-JP"/>
              </w:rPr>
              <w:t xml:space="preserve"> Periodic</w:t>
            </w:r>
            <w:r w:rsidRPr="009D1FE9">
              <w:rPr>
                <w:lang w:eastAsia="ja-JP"/>
              </w:rPr>
              <w:t>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BD06" w14:textId="77777777" w:rsidR="00B84DAA" w:rsidRPr="009D1FE9" w:rsidRDefault="00B84DAA" w:rsidP="00B84DAA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54DC" w14:textId="77777777" w:rsidR="00B84DAA" w:rsidRPr="00DB4D57" w:rsidRDefault="00B84DAA" w:rsidP="00B84DAA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4A597C" w:rsidRPr="00DB4D57" w14:paraId="5F15CD94" w14:textId="77777777" w:rsidTr="0045399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25FE" w14:textId="3E9EA454" w:rsidR="004A597C" w:rsidRPr="008469AC" w:rsidRDefault="001C2C7F" w:rsidP="004A5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Intended</w:t>
            </w:r>
            <w:r w:rsidRPr="00A70FF9">
              <w:rPr>
                <w:lang w:eastAsia="zh-CN"/>
              </w:rPr>
              <w:t xml:space="preserve"> </w:t>
            </w:r>
            <w:r w:rsidR="004A597C" w:rsidRPr="00A70FF9">
              <w:rPr>
                <w:lang w:eastAsia="zh-CN"/>
              </w:rPr>
              <w:t>Time</w:t>
            </w:r>
            <w:r w:rsidR="0094618F" w:rsidRPr="008469AC">
              <w:rPr>
                <w:lang w:eastAsia="zh-CN"/>
              </w:rPr>
              <w:t xml:space="preserve"> for </w:t>
            </w:r>
            <w:r>
              <w:rPr>
                <w:lang w:eastAsia="zh-CN"/>
              </w:rPr>
              <w:t>P</w:t>
            </w:r>
            <w:r w:rsidR="0094618F" w:rsidRPr="008469AC">
              <w:rPr>
                <w:lang w:eastAsia="zh-CN"/>
              </w:rPr>
              <w:t>rediction</w:t>
            </w:r>
            <w:r w:rsidR="004A597C" w:rsidRPr="008469AC">
              <w:rPr>
                <w:lang w:eastAsia="zh-CN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4396" w14:textId="3C17839E" w:rsidR="004A597C" w:rsidRPr="009D1FE9" w:rsidRDefault="004A597C" w:rsidP="004A597C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1D2" w14:textId="77777777" w:rsidR="004A597C" w:rsidRPr="009D1FE9" w:rsidRDefault="004A597C" w:rsidP="004A597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9DFA" w14:textId="74E8E144" w:rsidR="004A597C" w:rsidRPr="009D1FE9" w:rsidRDefault="00A70FF9" w:rsidP="004A59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FFS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FEF0" w14:textId="747DBC04" w:rsidR="00B350CB" w:rsidRDefault="00B350CB" w:rsidP="00B350C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Requested </w:t>
            </w:r>
            <w:r w:rsidR="008469AC">
              <w:rPr>
                <w:lang w:eastAsia="zh-CN"/>
              </w:rPr>
              <w:t xml:space="preserve">time interval to which the </w:t>
            </w:r>
            <w:r>
              <w:rPr>
                <w:lang w:eastAsia="ja-JP"/>
              </w:rPr>
              <w:t>Predicted PRB,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Predicted TNL Capacity Ind, Predicted Composite Available Capacity, Predicted Number of Active UEs, </w:t>
            </w:r>
          </w:p>
          <w:p w14:paraId="27FB4B80" w14:textId="7CDC9EB8" w:rsidR="004A597C" w:rsidRPr="009D1FE9" w:rsidRDefault="00B350CB" w:rsidP="00B350C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Predicted RRC Connections,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Predicted Energy Efficiency</w:t>
            </w:r>
            <w:r w:rsidR="008469AC">
              <w:rPr>
                <w:lang w:eastAsia="ja-JP"/>
              </w:rPr>
              <w:t xml:space="preserve"> apply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3282" w14:textId="074C59A6" w:rsidR="004A597C" w:rsidRPr="009D1FE9" w:rsidRDefault="004A597C" w:rsidP="004A597C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8A3C" w14:textId="1717D9DF" w:rsidR="004A597C" w:rsidRDefault="004A597C" w:rsidP="004A597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08C24E2C" w14:textId="006334C1" w:rsidR="00080A3B" w:rsidRDefault="00080A3B" w:rsidP="00080A3B"/>
    <w:p w14:paraId="78EB7067" w14:textId="151AA7F4" w:rsidR="005D02B6" w:rsidRDefault="005D02B6" w:rsidP="008665F8">
      <w:pPr>
        <w:spacing w:after="0"/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AA9E946" w14:textId="77777777" w:rsidR="00F736D4" w:rsidRDefault="00F736D4" w:rsidP="00080A3B">
      <w:pPr>
        <w:rPr>
          <w:b/>
          <w:color w:val="0070C0"/>
        </w:rPr>
      </w:pPr>
    </w:p>
    <w:p w14:paraId="577E96DD" w14:textId="77777777" w:rsidR="00080A3B" w:rsidRPr="00AA5DA2" w:rsidRDefault="00080A3B" w:rsidP="00080A3B">
      <w:pPr>
        <w:pStyle w:val="4"/>
      </w:pPr>
      <w:bookmarkStart w:id="87" w:name="_Hlk44419231"/>
      <w:bookmarkStart w:id="88" w:name="_Toc44497545"/>
      <w:bookmarkStart w:id="89" w:name="_Toc45107933"/>
      <w:bookmarkStart w:id="90" w:name="_Toc45901553"/>
      <w:bookmarkStart w:id="91" w:name="_Toc51850632"/>
      <w:bookmarkStart w:id="92" w:name="_Toc56693635"/>
      <w:bookmarkStart w:id="93" w:name="_Toc64447178"/>
      <w:bookmarkStart w:id="94" w:name="_Toc66286672"/>
      <w:bookmarkStart w:id="95" w:name="_Toc74151367"/>
      <w:bookmarkStart w:id="96" w:name="_Toc88653839"/>
      <w:bookmarkStart w:id="97" w:name="_Toc97904195"/>
      <w:bookmarkStart w:id="98" w:name="_Toc98868268"/>
      <w:bookmarkStart w:id="99" w:name="_Toc105174553"/>
      <w:bookmarkStart w:id="100" w:name="_Toc106109390"/>
      <w:r w:rsidRPr="00AA5DA2">
        <w:t>9.1.</w:t>
      </w:r>
      <w:r>
        <w:t>3</w:t>
      </w:r>
      <w:r w:rsidRPr="00AA5DA2">
        <w:t>.</w:t>
      </w:r>
      <w:bookmarkEnd w:id="87"/>
      <w:r>
        <w:t>21</w:t>
      </w:r>
      <w:r w:rsidRPr="00AA5DA2">
        <w:tab/>
        <w:t>RESOURCE STATUS UPDATE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E6E7E98" w14:textId="77777777" w:rsidR="00080A3B" w:rsidRPr="00AA5DA2" w:rsidRDefault="00080A3B" w:rsidP="00080A3B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5FFB4CAE" w14:textId="77777777" w:rsidR="00080A3B" w:rsidRPr="00AA5DA2" w:rsidRDefault="00080A3B" w:rsidP="00080A3B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080A3B" w:rsidRPr="00AA5DA2" w14:paraId="0F964407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A9A5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F123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AF85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90E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62D3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1258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7DB5" w14:textId="77777777" w:rsidR="00080A3B" w:rsidRPr="00AA5DA2" w:rsidRDefault="00080A3B" w:rsidP="0045399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80A3B" w:rsidRPr="00AA5DA2" w14:paraId="799BA85F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67A9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AD3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15D7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B63E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39E5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EA13" w14:textId="77777777" w:rsidR="00080A3B" w:rsidRPr="00AA5DA2" w:rsidRDefault="00080A3B" w:rsidP="004539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9354" w14:textId="77777777" w:rsidR="00080A3B" w:rsidRPr="00AA5DA2" w:rsidRDefault="00080A3B" w:rsidP="004539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80A3B" w:rsidRPr="00AA5DA2" w14:paraId="19F2E993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40D1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78F4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91E" w14:textId="77777777" w:rsidR="00080A3B" w:rsidRPr="00AA5DA2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A85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9A1E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36A9" w14:textId="77777777" w:rsidR="00080A3B" w:rsidRPr="00AA5DA2" w:rsidRDefault="00080A3B" w:rsidP="004539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A8FE" w14:textId="77777777" w:rsidR="00080A3B" w:rsidRPr="00AA5DA2" w:rsidRDefault="00080A3B" w:rsidP="004539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80A3B" w:rsidRPr="00AA5DA2" w14:paraId="11D70B95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62F4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E71C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E70E" w14:textId="77777777" w:rsidR="00080A3B" w:rsidRPr="00AA5DA2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BB4F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9A84" w14:textId="77777777" w:rsidR="00080A3B" w:rsidRPr="00AA5DA2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AB79" w14:textId="77777777" w:rsidR="00080A3B" w:rsidRPr="00AA5DA2" w:rsidRDefault="00080A3B" w:rsidP="004539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FBA0" w14:textId="77777777" w:rsidR="00080A3B" w:rsidRPr="00AA5DA2" w:rsidRDefault="00080A3B" w:rsidP="004539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080A3B" w:rsidRPr="00DB4D57" w14:paraId="66408ACC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2089" w14:textId="77777777" w:rsidR="00080A3B" w:rsidRPr="00032767" w:rsidRDefault="00080A3B" w:rsidP="00453993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CD3C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49BF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F1CA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9E37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5091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112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80A3B" w:rsidRPr="00DB4D57" w14:paraId="5B1B058B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9D3C" w14:textId="77777777" w:rsidR="00080A3B" w:rsidRPr="00032767" w:rsidRDefault="00080A3B" w:rsidP="00453993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DA91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C95E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C2B5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965C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23F5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545B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80A3B" w:rsidRPr="00DB4D57" w14:paraId="4D90898E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8136" w14:textId="77777777" w:rsidR="00080A3B" w:rsidRPr="00032767" w:rsidRDefault="00080A3B" w:rsidP="004539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B4AF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5CAB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BD5A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151CE623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10B58849" w14:textId="77777777" w:rsidR="00080A3B" w:rsidRPr="00032767" w:rsidRDefault="00080A3B" w:rsidP="00453993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B82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0C8B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DA75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</w:p>
        </w:tc>
      </w:tr>
      <w:tr w:rsidR="00080A3B" w:rsidRPr="00DB4D57" w14:paraId="39790CE2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D844" w14:textId="77777777" w:rsidR="00080A3B" w:rsidRPr="00032767" w:rsidRDefault="00080A3B" w:rsidP="004539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6DB6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41F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AD68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bookmarkStart w:id="101" w:name="_Hlk44419252"/>
            <w:r w:rsidRPr="00032767">
              <w:rPr>
                <w:lang w:eastAsia="ja-JP"/>
              </w:rPr>
              <w:t>9.2.2.</w:t>
            </w:r>
            <w:bookmarkEnd w:id="101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47F2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E99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3BB2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</w:p>
        </w:tc>
      </w:tr>
      <w:tr w:rsidR="00080A3B" w:rsidRPr="00DB4D57" w14:paraId="14B95676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FF2F" w14:textId="77777777" w:rsidR="00080A3B" w:rsidRPr="00032767" w:rsidRDefault="00080A3B" w:rsidP="004539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9A0B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8E75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FF03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bookmarkStart w:id="102" w:name="_Hlk44419265"/>
            <w:r w:rsidRPr="00032767">
              <w:rPr>
                <w:lang w:eastAsia="ja-JP"/>
              </w:rPr>
              <w:t>9.2.2.</w:t>
            </w:r>
            <w:bookmarkEnd w:id="102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EE22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523C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B75D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</w:p>
        </w:tc>
      </w:tr>
      <w:tr w:rsidR="00080A3B" w:rsidRPr="00DB4D57" w14:paraId="2A7390EF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A105" w14:textId="77777777" w:rsidR="00080A3B" w:rsidRPr="00032767" w:rsidRDefault="00080A3B" w:rsidP="004539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07A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22FC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EF25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bookmarkStart w:id="103" w:name="_Hlk44419275"/>
            <w:r w:rsidRPr="00032767">
              <w:rPr>
                <w:lang w:eastAsia="ja-JP"/>
              </w:rPr>
              <w:t>9.2.2.</w:t>
            </w:r>
            <w:bookmarkEnd w:id="103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30DD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60A1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F23A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</w:p>
        </w:tc>
      </w:tr>
      <w:tr w:rsidR="00080A3B" w:rsidRPr="00DB4D57" w14:paraId="4A144845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F006" w14:textId="77777777" w:rsidR="00080A3B" w:rsidRPr="00032767" w:rsidRDefault="00080A3B" w:rsidP="00453993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FCB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21E0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7420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bookmarkStart w:id="104" w:name="_Hlk44419292"/>
            <w:r w:rsidRPr="00032767">
              <w:rPr>
                <w:lang w:eastAsia="ja-JP"/>
              </w:rPr>
              <w:t>9.2.2.</w:t>
            </w:r>
            <w:bookmarkEnd w:id="104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E317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BFAD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0CEA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</w:p>
        </w:tc>
      </w:tr>
      <w:tr w:rsidR="00080A3B" w:rsidRPr="00DB4D57" w14:paraId="5E86D933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620D" w14:textId="77777777" w:rsidR="00080A3B" w:rsidRPr="00032767" w:rsidRDefault="00080A3B" w:rsidP="004539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E2D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9B0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0DE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bookmarkStart w:id="105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105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DF45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61D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9DAD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</w:p>
        </w:tc>
      </w:tr>
      <w:tr w:rsidR="00080A3B" w:rsidRPr="00DB4D57" w14:paraId="3A55E270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742F" w14:textId="77777777" w:rsidR="00080A3B" w:rsidRPr="00032767" w:rsidRDefault="00080A3B" w:rsidP="00453993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162D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3CB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8540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bookmarkStart w:id="106" w:name="_Hlk44419316"/>
            <w:r w:rsidRPr="00032767">
              <w:rPr>
                <w:lang w:eastAsia="ja-JP"/>
              </w:rPr>
              <w:t>9.2.2.</w:t>
            </w:r>
            <w:bookmarkEnd w:id="106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C10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A40D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013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</w:p>
        </w:tc>
      </w:tr>
      <w:tr w:rsidR="00080A3B" w:rsidRPr="00DB4D57" w14:paraId="07F79C3F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AE25" w14:textId="77777777" w:rsidR="00080A3B" w:rsidRPr="00032767" w:rsidRDefault="00080A3B" w:rsidP="00453993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718C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D2DD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3B4E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0311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3F4" w14:textId="77777777" w:rsidR="00080A3B" w:rsidRPr="009F50EE" w:rsidRDefault="00080A3B" w:rsidP="004539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03C6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80A3B" w:rsidRPr="00DB4D57" w14:paraId="0DFD4BBD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E425" w14:textId="77777777" w:rsidR="00080A3B" w:rsidRPr="00032767" w:rsidRDefault="00080A3B" w:rsidP="00453993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F51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0207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1..&lt;maxnoofNR-UChannelIDs&gt;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AF3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EF0A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667" w14:textId="77777777" w:rsidR="00080A3B" w:rsidRPr="009F50EE" w:rsidRDefault="00080A3B" w:rsidP="004539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1A1B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</w:p>
        </w:tc>
      </w:tr>
      <w:tr w:rsidR="00080A3B" w:rsidRPr="00DB4D57" w14:paraId="6927549F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418A" w14:textId="77777777" w:rsidR="00080A3B" w:rsidRPr="00032767" w:rsidRDefault="00080A3B" w:rsidP="004539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799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19B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38E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maxnoofNR-UChannelIDs</w:t>
            </w:r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7F10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440B" w14:textId="77777777" w:rsidR="00080A3B" w:rsidRPr="009F50EE" w:rsidRDefault="00080A3B" w:rsidP="004539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372C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</w:p>
        </w:tc>
      </w:tr>
      <w:tr w:rsidR="00080A3B" w:rsidRPr="00DB4D57" w14:paraId="76F9C224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3619" w14:textId="77777777" w:rsidR="00080A3B" w:rsidRPr="00032767" w:rsidRDefault="00080A3B" w:rsidP="004539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ADC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023B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4FC6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3D90" w14:textId="77777777" w:rsidR="00080A3B" w:rsidRDefault="00080A3B" w:rsidP="00453993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cell.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5B88A6F6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98E" w14:textId="77777777" w:rsidR="00080A3B" w:rsidRPr="009F50EE" w:rsidRDefault="00080A3B" w:rsidP="004539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C6C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</w:p>
        </w:tc>
      </w:tr>
      <w:tr w:rsidR="00080A3B" w:rsidRPr="00DB4D57" w14:paraId="47DF5402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E978" w14:textId="77777777" w:rsidR="00080A3B" w:rsidRPr="00032767" w:rsidRDefault="00080A3B" w:rsidP="00453993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8D51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2569" w14:textId="77777777" w:rsidR="00080A3B" w:rsidRPr="00032767" w:rsidRDefault="00080A3B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DD7A" w14:textId="77777777" w:rsidR="00080A3B" w:rsidRPr="00032767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4ADE" w14:textId="77777777" w:rsidR="00080A3B" w:rsidRPr="00DB4D57" w:rsidRDefault="00080A3B" w:rsidP="004539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D4E" w14:textId="77777777" w:rsidR="00080A3B" w:rsidRPr="009F50EE" w:rsidRDefault="00080A3B" w:rsidP="00453993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AE31" w14:textId="77777777" w:rsidR="00080A3B" w:rsidRPr="00DB4D57" w:rsidRDefault="00080A3B" w:rsidP="00453993">
            <w:pPr>
              <w:pStyle w:val="TAC"/>
              <w:rPr>
                <w:lang w:eastAsia="ja-JP"/>
              </w:rPr>
            </w:pPr>
          </w:p>
        </w:tc>
      </w:tr>
      <w:tr w:rsidR="00CE5FE1" w:rsidRPr="00DB4D57" w14:paraId="5079AABC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ECE3" w14:textId="2A8A03FC" w:rsidR="00CE5FE1" w:rsidRPr="001251C4" w:rsidRDefault="00CE5FE1" w:rsidP="00CE5FE1">
            <w:pPr>
              <w:pStyle w:val="TAL"/>
              <w:ind w:left="227"/>
              <w:rPr>
                <w:rFonts w:eastAsia="MS Mincho"/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 xml:space="preserve">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95F" w14:textId="79230060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D13C" w14:textId="77777777" w:rsidR="00CE5FE1" w:rsidRPr="00032767" w:rsidRDefault="00CE5FE1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ED3" w14:textId="4ED253B7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14C" w14:textId="77777777" w:rsidR="00CE5FE1" w:rsidRDefault="00CE5FE1" w:rsidP="00CE5FE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8922" w14:textId="75E28299" w:rsidR="00CE5FE1" w:rsidRPr="002C74F4" w:rsidRDefault="00CE5FE1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C61A" w14:textId="77777777" w:rsidR="00CE5FE1" w:rsidRPr="00DB4D57" w:rsidRDefault="00CE5FE1" w:rsidP="00CE5FE1">
            <w:pPr>
              <w:pStyle w:val="TAC"/>
              <w:rPr>
                <w:lang w:eastAsia="ja-JP"/>
              </w:rPr>
            </w:pPr>
          </w:p>
        </w:tc>
      </w:tr>
      <w:tr w:rsidR="00CE5FE1" w:rsidRPr="00DB4D57" w14:paraId="266A78E4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60D2" w14:textId="6A62D6EC" w:rsidR="00CE5FE1" w:rsidRPr="00B76548" w:rsidRDefault="00CE5FE1" w:rsidP="00CE5FE1">
            <w:pPr>
              <w:pStyle w:val="TAL"/>
              <w:ind w:leftChars="128" w:left="256"/>
              <w:rPr>
                <w:lang w:eastAsia="ja-JP"/>
              </w:rPr>
            </w:pPr>
            <w:r w:rsidRPr="00032767">
              <w:rPr>
                <w:lang w:eastAsia="ja-JP"/>
              </w:rPr>
              <w:lastRenderedPageBreak/>
              <w:t>&gt;&gt;</w:t>
            </w:r>
            <w:r>
              <w:rPr>
                <w:lang w:eastAsia="ja-JP"/>
              </w:rPr>
              <w:t>Predicted</w:t>
            </w:r>
            <w:r w:rsidRPr="00032767">
              <w:rPr>
                <w:lang w:eastAsia="ja-JP"/>
              </w:rPr>
              <w:t xml:space="preserve"> 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0DD" w14:textId="0DB90FBC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715" w14:textId="77777777" w:rsidR="00CE5FE1" w:rsidRPr="00032767" w:rsidRDefault="00CE5FE1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9E54" w14:textId="0F9D655C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E438" w14:textId="77777777" w:rsidR="00CE5FE1" w:rsidRDefault="00CE5FE1" w:rsidP="00CE5FE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FACF" w14:textId="24462788" w:rsidR="00CE5FE1" w:rsidRPr="002C74F4" w:rsidRDefault="00CE5FE1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8F19" w14:textId="77777777" w:rsidR="00CE5FE1" w:rsidRPr="00DB4D57" w:rsidRDefault="00CE5FE1" w:rsidP="00CE5FE1">
            <w:pPr>
              <w:pStyle w:val="TAC"/>
              <w:rPr>
                <w:lang w:eastAsia="ja-JP"/>
              </w:rPr>
            </w:pPr>
          </w:p>
        </w:tc>
      </w:tr>
      <w:tr w:rsidR="00CE5FE1" w:rsidRPr="00DB4D57" w14:paraId="3E2FBF80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CEAC" w14:textId="0721564C" w:rsidR="00CE5FE1" w:rsidRPr="00032767" w:rsidRDefault="00CE5FE1" w:rsidP="00CE5FE1">
            <w:pPr>
              <w:pStyle w:val="TAL"/>
              <w:ind w:leftChars="128" w:left="256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Predicted</w:t>
            </w:r>
            <w:r w:rsidRPr="00032767">
              <w:rPr>
                <w:lang w:eastAsia="ja-JP"/>
              </w:rPr>
              <w:t xml:space="preserve"> 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920C" w14:textId="32674D38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FFA" w14:textId="77777777" w:rsidR="00CE5FE1" w:rsidRPr="00032767" w:rsidRDefault="00CE5FE1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C696" w14:textId="400A3BC1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4E3F" w14:textId="77777777" w:rsidR="00CE5FE1" w:rsidRDefault="00CE5FE1" w:rsidP="00CE5FE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93FC" w14:textId="63A32FDB" w:rsidR="00CE5FE1" w:rsidRPr="002C74F4" w:rsidRDefault="00CE5FE1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2739" w14:textId="77777777" w:rsidR="00CE5FE1" w:rsidRPr="00DB4D57" w:rsidRDefault="00CE5FE1" w:rsidP="00CE5FE1">
            <w:pPr>
              <w:pStyle w:val="TAC"/>
              <w:rPr>
                <w:lang w:eastAsia="ja-JP"/>
              </w:rPr>
            </w:pPr>
          </w:p>
        </w:tc>
      </w:tr>
      <w:tr w:rsidR="00CE5FE1" w:rsidRPr="00DB4D57" w14:paraId="1CF24F77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CF46" w14:textId="3D7965FD" w:rsidR="00CE5FE1" w:rsidRPr="00032767" w:rsidRDefault="00CE5FE1" w:rsidP="00CE5FE1">
            <w:pPr>
              <w:pStyle w:val="TAL"/>
              <w:ind w:leftChars="128" w:left="256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Predicted</w:t>
            </w:r>
            <w:r w:rsidRPr="00032767">
              <w:rPr>
                <w:lang w:eastAsia="ja-JP"/>
              </w:rPr>
              <w:t xml:space="preserve"> 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669B" w14:textId="066FCF1C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084D" w14:textId="77777777" w:rsidR="00CE5FE1" w:rsidRPr="00032767" w:rsidRDefault="00CE5FE1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A18" w14:textId="0A6923E4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B66E" w14:textId="77777777" w:rsidR="00CE5FE1" w:rsidRDefault="00CE5FE1" w:rsidP="00CE5FE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8064" w14:textId="7E929693" w:rsidR="00CE5FE1" w:rsidRPr="002C74F4" w:rsidRDefault="00CE5FE1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3B6C" w14:textId="77777777" w:rsidR="00CE5FE1" w:rsidRPr="00DB4D57" w:rsidRDefault="00CE5FE1" w:rsidP="00CE5FE1">
            <w:pPr>
              <w:pStyle w:val="TAC"/>
              <w:rPr>
                <w:lang w:eastAsia="ja-JP"/>
              </w:rPr>
            </w:pPr>
          </w:p>
        </w:tc>
      </w:tr>
      <w:tr w:rsidR="00CE5FE1" w:rsidRPr="00DB4D57" w14:paraId="5E3626ED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CA1A" w14:textId="1B4E62A9" w:rsidR="00CE5FE1" w:rsidRPr="00032767" w:rsidRDefault="00CE5FE1" w:rsidP="00CE5FE1">
            <w:pPr>
              <w:pStyle w:val="TAL"/>
              <w:ind w:leftChars="128" w:left="256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lang w:eastAsia="ja-JP"/>
              </w:rPr>
              <w:t>Predicted</w:t>
            </w:r>
            <w:r w:rsidRPr="00032767">
              <w:rPr>
                <w:rFonts w:eastAsia="MS Mincho" w:cs="Arial"/>
                <w:lang w:eastAsia="ja-JP"/>
              </w:rPr>
              <w:t xml:space="preserve"> 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1405" w14:textId="58A780CF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616" w14:textId="77777777" w:rsidR="00CE5FE1" w:rsidRPr="00032767" w:rsidRDefault="00CE5FE1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5D8A" w14:textId="2D056555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7623" w14:textId="77777777" w:rsidR="00CE5FE1" w:rsidRDefault="00CE5FE1" w:rsidP="00CE5FE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F20E" w14:textId="430D4971" w:rsidR="00CE5FE1" w:rsidRPr="002C74F4" w:rsidRDefault="00CE5FE1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FF05" w14:textId="77777777" w:rsidR="00CE5FE1" w:rsidRPr="00DB4D57" w:rsidRDefault="00CE5FE1" w:rsidP="00CE5FE1">
            <w:pPr>
              <w:pStyle w:val="TAC"/>
              <w:rPr>
                <w:lang w:eastAsia="ja-JP"/>
              </w:rPr>
            </w:pPr>
          </w:p>
        </w:tc>
      </w:tr>
      <w:tr w:rsidR="00CE5FE1" w:rsidRPr="00DB4D57" w14:paraId="33B54322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0773" w14:textId="292BA571" w:rsidR="00CE5FE1" w:rsidRPr="00032767" w:rsidRDefault="00CE5FE1" w:rsidP="00CE5FE1">
            <w:pPr>
              <w:pStyle w:val="TAL"/>
              <w:ind w:leftChars="128" w:left="256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Predicted</w:t>
            </w:r>
            <w:r w:rsidRPr="00032767">
              <w:rPr>
                <w:lang w:eastAsia="ja-JP"/>
              </w:rPr>
              <w:t xml:space="preserve">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96A6" w14:textId="6FC74C8A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5046" w14:textId="77777777" w:rsidR="00CE5FE1" w:rsidRPr="00032767" w:rsidRDefault="00CE5FE1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4B78" w14:textId="4BD037D4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23B8" w14:textId="77777777" w:rsidR="00CE5FE1" w:rsidRDefault="00CE5FE1" w:rsidP="00CE5FE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1D9E" w14:textId="0DFA96DC" w:rsidR="00CE5FE1" w:rsidRPr="002C74F4" w:rsidRDefault="00CE5FE1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ECB9" w14:textId="77777777" w:rsidR="00CE5FE1" w:rsidRPr="00DB4D57" w:rsidRDefault="00CE5FE1" w:rsidP="00CE5FE1">
            <w:pPr>
              <w:pStyle w:val="TAC"/>
              <w:rPr>
                <w:lang w:eastAsia="ja-JP"/>
              </w:rPr>
            </w:pPr>
          </w:p>
        </w:tc>
      </w:tr>
      <w:tr w:rsidR="00CE5FE1" w:rsidRPr="00DB4D57" w14:paraId="438AAFB9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7C44" w14:textId="7C844CB4" w:rsidR="00CE5FE1" w:rsidRPr="00032767" w:rsidRDefault="00CE5FE1" w:rsidP="00CE5FE1">
            <w:pPr>
              <w:pStyle w:val="TAL"/>
              <w:ind w:leftChars="128" w:left="256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 w:rsidRPr="00904BC9">
              <w:rPr>
                <w:lang w:eastAsia="ja-JP"/>
              </w:rPr>
              <w:t xml:space="preserve">Energy </w:t>
            </w:r>
            <w:r>
              <w:rPr>
                <w:lang w:eastAsia="ja-JP"/>
              </w:rPr>
              <w:t>Efficiency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188" w14:textId="293CAC9E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40D" w14:textId="77777777" w:rsidR="00CE5FE1" w:rsidRPr="00032767" w:rsidRDefault="00CE5FE1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8906" w14:textId="542D3DC3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8039" w14:textId="77777777" w:rsidR="00CE5FE1" w:rsidRDefault="00CE5FE1" w:rsidP="00CE5FE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AC4" w14:textId="58013D88" w:rsidR="00CE5FE1" w:rsidRPr="002C74F4" w:rsidRDefault="00BE5B47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5CB" w14:textId="77777777" w:rsidR="00CE5FE1" w:rsidRPr="00DB4D57" w:rsidRDefault="00CE5FE1" w:rsidP="00CE5FE1">
            <w:pPr>
              <w:pStyle w:val="TAC"/>
              <w:rPr>
                <w:lang w:eastAsia="ja-JP"/>
              </w:rPr>
            </w:pPr>
          </w:p>
        </w:tc>
      </w:tr>
      <w:tr w:rsidR="00CE5FE1" w:rsidRPr="00DB4D57" w14:paraId="0ECFECCB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F23F" w14:textId="64359103" w:rsidR="00CE5FE1" w:rsidRPr="00032767" w:rsidRDefault="00CE5FE1" w:rsidP="00CE5FE1">
            <w:pPr>
              <w:pStyle w:val="TAL"/>
              <w:ind w:leftChars="128" w:left="256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Predicted Energy Efficiency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14F5" w14:textId="17B6FD79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CC14" w14:textId="77777777" w:rsidR="00CE5FE1" w:rsidRPr="00032767" w:rsidRDefault="00CE5FE1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E345" w14:textId="52385C8F" w:rsidR="00CE5FE1" w:rsidRDefault="00CE5FE1" w:rsidP="00CE5FE1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BD42" w14:textId="77777777" w:rsidR="00CE5FE1" w:rsidRDefault="00CE5FE1" w:rsidP="00CE5FE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C18" w14:textId="42A27F5F" w:rsidR="00CE5FE1" w:rsidRPr="002C74F4" w:rsidRDefault="00BE5B47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8CF2" w14:textId="77777777" w:rsidR="00CE5FE1" w:rsidRPr="00DB4D57" w:rsidRDefault="00CE5FE1" w:rsidP="00CE5FE1">
            <w:pPr>
              <w:pStyle w:val="TAC"/>
              <w:rPr>
                <w:lang w:eastAsia="ja-JP"/>
              </w:rPr>
            </w:pPr>
          </w:p>
        </w:tc>
      </w:tr>
      <w:tr w:rsidR="004A7B2B" w:rsidRPr="00DB4D57" w14:paraId="6FCC60D4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EA04" w14:textId="23F57174" w:rsidR="004A7B2B" w:rsidRPr="00032767" w:rsidRDefault="004A7B2B" w:rsidP="00CE5FE1">
            <w:pPr>
              <w:pStyle w:val="TAL"/>
              <w:ind w:leftChars="128" w:left="256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Average Throughput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6F99" w14:textId="00D6D964" w:rsidR="004A7B2B" w:rsidRPr="00032767" w:rsidRDefault="004A7B2B" w:rsidP="00CE5F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9BF" w14:textId="77777777" w:rsidR="004A7B2B" w:rsidRPr="00032767" w:rsidRDefault="004A7B2B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411" w14:textId="2644798A" w:rsidR="004A7B2B" w:rsidRPr="00032767" w:rsidRDefault="00D70B93" w:rsidP="00CE5FE1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INTEGER (0..</w:t>
            </w:r>
            <w:r>
              <w:rPr>
                <w:noProof/>
                <w:lang w:eastAsia="zh-CN"/>
              </w:rPr>
              <w:t>65536</w:t>
            </w:r>
            <w:r>
              <w:rPr>
                <w:noProof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4EA8" w14:textId="0503764F" w:rsidR="004A7B2B" w:rsidRDefault="00D70B93" w:rsidP="00CE5F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average throughput in Mbps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4DE4" w14:textId="3EE8156B" w:rsidR="004A7B2B" w:rsidRPr="009F50EE" w:rsidRDefault="00D70B93" w:rsidP="00CE5FE1">
            <w:pPr>
              <w:pStyle w:val="TAC"/>
              <w:rPr>
                <w:lang w:eastAsia="zh-CN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C28C" w14:textId="434C4483" w:rsidR="004A7B2B" w:rsidRPr="00DB4D57" w:rsidRDefault="00D70B93" w:rsidP="00CE5F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A7B2B" w:rsidRPr="00DB4D57" w14:paraId="17F6911A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950" w14:textId="44300259" w:rsidR="004A7B2B" w:rsidRPr="00032767" w:rsidRDefault="004A7B2B" w:rsidP="00CE5FE1">
            <w:pPr>
              <w:pStyle w:val="TAL"/>
              <w:ind w:leftChars="128" w:left="256"/>
              <w:rPr>
                <w:lang w:eastAsia="ja-JP"/>
              </w:rPr>
            </w:pPr>
            <w:r>
              <w:rPr>
                <w:lang w:eastAsia="ja-JP"/>
              </w:rPr>
              <w:t>&gt;&gt;UL Average Throughput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24B7" w14:textId="4D5E88A0" w:rsidR="004A7B2B" w:rsidRPr="00032767" w:rsidRDefault="004A7B2B" w:rsidP="00CE5F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23A" w14:textId="77777777" w:rsidR="004A7B2B" w:rsidRPr="00032767" w:rsidRDefault="004A7B2B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5B6E" w14:textId="4F517BD6" w:rsidR="004A7B2B" w:rsidRPr="00032767" w:rsidRDefault="00D70B93" w:rsidP="00CE5FE1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INTEGER (0..</w:t>
            </w:r>
            <w:r>
              <w:rPr>
                <w:noProof/>
                <w:lang w:eastAsia="zh-CN"/>
              </w:rPr>
              <w:t>65536</w:t>
            </w:r>
            <w:r>
              <w:rPr>
                <w:noProof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5511" w14:textId="3EDEAB30" w:rsidR="004A7B2B" w:rsidRDefault="00D70B93" w:rsidP="00CE5FE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UL average throughput in Mbps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394D" w14:textId="688A8AC0" w:rsidR="004A7B2B" w:rsidRPr="009F50EE" w:rsidRDefault="00D70B93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2DCB" w14:textId="5FED399E" w:rsidR="004A7B2B" w:rsidRPr="00DB4D57" w:rsidRDefault="00D70B93" w:rsidP="00CE5F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A7B2B" w:rsidRPr="00DB4D57" w14:paraId="765BCA71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50EF" w14:textId="64AC207E" w:rsidR="004A7B2B" w:rsidRPr="00032767" w:rsidRDefault="004A7B2B" w:rsidP="00CE5FE1">
            <w:pPr>
              <w:pStyle w:val="TAL"/>
              <w:ind w:leftChars="128" w:left="25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>
              <w:t xml:space="preserve"> </w:t>
            </w:r>
            <w:r w:rsidRPr="004A7B2B">
              <w:rPr>
                <w:lang w:eastAsia="zh-CN"/>
              </w:rPr>
              <w:t>DL</w:t>
            </w:r>
            <w:r w:rsidR="001A7892">
              <w:rPr>
                <w:lang w:eastAsia="zh-CN"/>
              </w:rPr>
              <w:t xml:space="preserve"> PDCP</w:t>
            </w:r>
            <w:r w:rsidRPr="004A7B2B">
              <w:rPr>
                <w:lang w:eastAsia="zh-CN"/>
              </w:rPr>
              <w:t xml:space="preserve"> Packet Average Delay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AED3" w14:textId="3EAC3DEA" w:rsidR="004A7B2B" w:rsidRPr="00032767" w:rsidRDefault="004A7B2B" w:rsidP="00CE5F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B1DD" w14:textId="77777777" w:rsidR="004A7B2B" w:rsidRPr="00032767" w:rsidRDefault="004A7B2B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43A1" w14:textId="6F4DFC30" w:rsidR="004A7B2B" w:rsidRPr="00032767" w:rsidRDefault="00D70B93" w:rsidP="00CE5FE1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INTEGER (0..</w:t>
            </w:r>
            <w:r>
              <w:rPr>
                <w:noProof/>
                <w:lang w:eastAsia="zh-CN"/>
              </w:rPr>
              <w:t>1023</w:t>
            </w:r>
            <w:r>
              <w:rPr>
                <w:noProof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30E2" w14:textId="65E3786E" w:rsidR="004A7B2B" w:rsidRDefault="00D70B93" w:rsidP="00CE5FE1">
            <w:pPr>
              <w:pStyle w:val="TAL"/>
              <w:rPr>
                <w:lang w:eastAsia="ja-JP"/>
              </w:rPr>
            </w:pPr>
            <w:r w:rsidRPr="004A7B2B">
              <w:rPr>
                <w:lang w:eastAsia="zh-CN"/>
              </w:rPr>
              <w:t xml:space="preserve">DL </w:t>
            </w:r>
            <w:r w:rsidR="001A7892">
              <w:rPr>
                <w:lang w:eastAsia="zh-CN"/>
              </w:rPr>
              <w:t>p</w:t>
            </w:r>
            <w:r w:rsidRPr="004A7B2B">
              <w:rPr>
                <w:lang w:eastAsia="zh-CN"/>
              </w:rPr>
              <w:t xml:space="preserve">acket </w:t>
            </w:r>
            <w:r w:rsidR="001A7892">
              <w:rPr>
                <w:lang w:eastAsia="zh-CN"/>
              </w:rPr>
              <w:t>a</w:t>
            </w:r>
            <w:r w:rsidRPr="004A7B2B">
              <w:rPr>
                <w:lang w:eastAsia="zh-CN"/>
              </w:rPr>
              <w:t xml:space="preserve">verage </w:t>
            </w:r>
            <w:r w:rsidR="001A7892">
              <w:rPr>
                <w:lang w:eastAsia="zh-CN"/>
              </w:rPr>
              <w:t>d</w:t>
            </w:r>
            <w:r w:rsidRPr="004A7B2B">
              <w:rPr>
                <w:lang w:eastAsia="zh-CN"/>
              </w:rPr>
              <w:t>elay</w:t>
            </w:r>
            <w:r w:rsidR="001A7892">
              <w:rPr>
                <w:lang w:eastAsia="zh-CN"/>
              </w:rPr>
              <w:t xml:space="preserve"> in units of 0.01ms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2D2F" w14:textId="25F9E2A2" w:rsidR="004A7B2B" w:rsidRPr="009F50EE" w:rsidRDefault="00D70B93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12C" w14:textId="2AC84F0C" w:rsidR="004A7B2B" w:rsidRPr="00DB4D57" w:rsidRDefault="00D70B93" w:rsidP="00CE5F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A7B2B" w:rsidRPr="00DB4D57" w14:paraId="02A88C08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969F" w14:textId="32CD30AF" w:rsidR="004A7B2B" w:rsidRPr="00032767" w:rsidRDefault="004A7B2B" w:rsidP="00CE5FE1">
            <w:pPr>
              <w:pStyle w:val="TAL"/>
              <w:ind w:leftChars="128" w:left="256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 w:rsidRPr="004A7B2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4A7B2B">
              <w:rPr>
                <w:lang w:eastAsia="zh-CN"/>
              </w:rPr>
              <w:t xml:space="preserve">L </w:t>
            </w:r>
            <w:r w:rsidR="001A7892">
              <w:rPr>
                <w:lang w:eastAsia="zh-CN"/>
              </w:rPr>
              <w:t xml:space="preserve">PDCP </w:t>
            </w:r>
            <w:r w:rsidRPr="004A7B2B">
              <w:rPr>
                <w:lang w:eastAsia="zh-CN"/>
              </w:rPr>
              <w:t>Packet Average Delay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99C" w14:textId="70D00C80" w:rsidR="004A7B2B" w:rsidRPr="00032767" w:rsidRDefault="004A7B2B" w:rsidP="00CE5F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754A" w14:textId="77777777" w:rsidR="004A7B2B" w:rsidRPr="00032767" w:rsidRDefault="004A7B2B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387" w14:textId="0D6AEB11" w:rsidR="004A7B2B" w:rsidRPr="00032767" w:rsidRDefault="00D70B93" w:rsidP="00CE5FE1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INTEGER (0..</w:t>
            </w:r>
            <w:r>
              <w:rPr>
                <w:noProof/>
                <w:lang w:eastAsia="zh-CN"/>
              </w:rPr>
              <w:t>1023</w:t>
            </w:r>
            <w:r>
              <w:rPr>
                <w:noProof/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2BFF" w14:textId="0D1C0A0C" w:rsidR="004A7B2B" w:rsidRDefault="001A7892" w:rsidP="00CE5FE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</w:t>
            </w:r>
            <w:r w:rsidRPr="004A7B2B">
              <w:rPr>
                <w:lang w:eastAsia="zh-CN"/>
              </w:rPr>
              <w:t xml:space="preserve">L </w:t>
            </w:r>
            <w:r>
              <w:rPr>
                <w:lang w:eastAsia="zh-CN"/>
              </w:rPr>
              <w:t>p</w:t>
            </w:r>
            <w:r w:rsidRPr="004A7B2B">
              <w:rPr>
                <w:lang w:eastAsia="zh-CN"/>
              </w:rPr>
              <w:t xml:space="preserve">acket </w:t>
            </w:r>
            <w:r>
              <w:rPr>
                <w:lang w:eastAsia="zh-CN"/>
              </w:rPr>
              <w:t>a</w:t>
            </w:r>
            <w:r w:rsidRPr="004A7B2B">
              <w:rPr>
                <w:lang w:eastAsia="zh-CN"/>
              </w:rPr>
              <w:t xml:space="preserve">verage </w:t>
            </w:r>
            <w:r>
              <w:rPr>
                <w:lang w:eastAsia="zh-CN"/>
              </w:rPr>
              <w:t>d</w:t>
            </w:r>
            <w:r w:rsidRPr="004A7B2B">
              <w:rPr>
                <w:lang w:eastAsia="zh-CN"/>
              </w:rPr>
              <w:t>elay</w:t>
            </w:r>
            <w:r>
              <w:rPr>
                <w:lang w:eastAsia="zh-CN"/>
              </w:rPr>
              <w:t xml:space="preserve"> in units of 0.01ms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BA31" w14:textId="7E78367E" w:rsidR="004A7B2B" w:rsidRPr="009F50EE" w:rsidRDefault="00D70B93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BA7F" w14:textId="618D415F" w:rsidR="004A7B2B" w:rsidRPr="00DB4D57" w:rsidRDefault="00D70B93" w:rsidP="00CE5F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A7B2B" w:rsidRPr="00DB4D57" w14:paraId="74166BD7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63C" w14:textId="1B7AE5AC" w:rsidR="004A7B2B" w:rsidRPr="00032767" w:rsidRDefault="004A7B2B" w:rsidP="00CE5FE1">
            <w:pPr>
              <w:pStyle w:val="TAL"/>
              <w:ind w:leftChars="128" w:left="25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>
              <w:rPr>
                <w:rFonts w:eastAsiaTheme="minorEastAsia" w:hint="eastAsia"/>
                <w:lang w:eastAsia="zh-CN"/>
              </w:rPr>
              <w:t xml:space="preserve"> D</w:t>
            </w:r>
            <w:r>
              <w:rPr>
                <w:rFonts w:eastAsiaTheme="minorEastAsia"/>
                <w:lang w:eastAsia="zh-CN"/>
              </w:rPr>
              <w:t>L Packet Average Loss</w:t>
            </w:r>
            <w:r w:rsidR="001A7892">
              <w:rPr>
                <w:rFonts w:eastAsiaTheme="minorEastAsia"/>
                <w:lang w:eastAsia="zh-CN"/>
              </w:rPr>
              <w:t xml:space="preserve"> Rate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1124" w14:textId="787C8A2D" w:rsidR="004A7B2B" w:rsidRPr="00032767" w:rsidRDefault="004A7B2B" w:rsidP="00CE5F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67A5" w14:textId="77777777" w:rsidR="004A7B2B" w:rsidRPr="00032767" w:rsidRDefault="004A7B2B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0F6A" w14:textId="57C05595" w:rsidR="004A7B2B" w:rsidRPr="00032767" w:rsidRDefault="00D70B93" w:rsidP="00CE5FE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</w:t>
            </w:r>
            <w:r w:rsidR="001A7892">
              <w:rPr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39D" w14:textId="35857D4A" w:rsidR="004A7B2B" w:rsidRDefault="001A7892" w:rsidP="00CE5FE1">
            <w:pPr>
              <w:pStyle w:val="TAL"/>
              <w:rPr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L Packet Average Loss Rate</w:t>
            </w:r>
            <w:r w:rsidR="004F1B40">
              <w:rPr>
                <w:rFonts w:eastAsiaTheme="minorEastAsia"/>
                <w:lang w:eastAsia="zh-CN"/>
              </w:rPr>
              <w:t>,</w:t>
            </w:r>
            <w:r>
              <w:rPr>
                <w:rFonts w:cs="Arial"/>
                <w:lang w:eastAsia="ja-JP"/>
              </w:rPr>
              <w:t xml:space="preserve"> expressed in tenth of percent.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13A1" w14:textId="64CF7137" w:rsidR="004A7B2B" w:rsidRPr="009F50EE" w:rsidRDefault="00D70B93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0299" w14:textId="0311B454" w:rsidR="004A7B2B" w:rsidRPr="00DB4D57" w:rsidRDefault="00D70B93" w:rsidP="00CE5F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A7B2B" w:rsidRPr="00DB4D57" w14:paraId="0B14AD4E" w14:textId="77777777" w:rsidTr="00453993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43E2" w14:textId="13B951EF" w:rsidR="004A7B2B" w:rsidRPr="00032767" w:rsidRDefault="004A7B2B" w:rsidP="00CE5FE1">
            <w:pPr>
              <w:pStyle w:val="TAL"/>
              <w:ind w:leftChars="128" w:left="25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UL Packet Average Loss</w:t>
            </w:r>
            <w:r w:rsidR="001A7892">
              <w:rPr>
                <w:rFonts w:eastAsiaTheme="minorEastAsia"/>
                <w:lang w:eastAsia="zh-CN"/>
              </w:rPr>
              <w:t xml:space="preserve"> Rate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F76A" w14:textId="5CCDCDF7" w:rsidR="004A7B2B" w:rsidRPr="00032767" w:rsidRDefault="004A7B2B" w:rsidP="00CE5F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6DD4" w14:textId="77777777" w:rsidR="004A7B2B" w:rsidRPr="00032767" w:rsidRDefault="004A7B2B" w:rsidP="00CE5F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536E" w14:textId="276D8BE8" w:rsidR="004A7B2B" w:rsidRPr="00032767" w:rsidRDefault="00D70B93" w:rsidP="00CE5FE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</w:t>
            </w:r>
            <w:r w:rsidR="001A7892">
              <w:rPr>
                <w:lang w:eastAsia="ja-JP"/>
              </w:rPr>
              <w:t>0</w:t>
            </w:r>
            <w:r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EB6" w14:textId="05B055D1" w:rsidR="004A7B2B" w:rsidRDefault="004F1B40" w:rsidP="00CE5FE1">
            <w:pPr>
              <w:pStyle w:val="TAL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UL Packet Average Loss Rate,</w:t>
            </w:r>
            <w:r>
              <w:rPr>
                <w:rFonts w:cs="Arial"/>
                <w:lang w:eastAsia="ja-JP"/>
              </w:rPr>
              <w:t xml:space="preserve"> expressed in tenth of percent.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2E74" w14:textId="05372520" w:rsidR="004A7B2B" w:rsidRPr="009F50EE" w:rsidRDefault="00D70B93" w:rsidP="00CE5FE1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1F8A" w14:textId="593FB3AF" w:rsidR="004A7B2B" w:rsidRPr="00DB4D57" w:rsidRDefault="00D70B93" w:rsidP="00CE5F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tbl>
      <w:tblPr>
        <w:tblpPr w:leftFromText="180" w:rightFromText="180" w:vertAnchor="text" w:horzAnchor="margin" w:tblpY="148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76497" w:rsidRPr="00DB4D57" w14:paraId="146970D4" w14:textId="77777777" w:rsidTr="0057649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9CA" w14:textId="77777777" w:rsidR="00576497" w:rsidRPr="00723307" w:rsidRDefault="00576497" w:rsidP="00576497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9156" w14:textId="77777777" w:rsidR="00576497" w:rsidRPr="00723307" w:rsidRDefault="00576497" w:rsidP="00576497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576497" w:rsidRPr="00DB4D57" w14:paraId="19865227" w14:textId="77777777" w:rsidTr="0057649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2DBD" w14:textId="77777777" w:rsidR="00576497" w:rsidRPr="00422562" w:rsidRDefault="00576497" w:rsidP="00576497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7266" w14:textId="77777777" w:rsidR="00576497" w:rsidRPr="00422562" w:rsidRDefault="00576497" w:rsidP="00576497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576497" w:rsidRPr="00DB4D57" w14:paraId="36EA451B" w14:textId="77777777" w:rsidTr="00576497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441" w14:textId="77777777" w:rsidR="00576497" w:rsidRPr="0004367D" w:rsidRDefault="00576497" w:rsidP="00576497">
            <w:pPr>
              <w:pStyle w:val="TAL"/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F366" w14:textId="77777777" w:rsidR="00576497" w:rsidRPr="00422562" w:rsidRDefault="00576497" w:rsidP="00576497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16. </w:t>
            </w:r>
          </w:p>
        </w:tc>
      </w:tr>
    </w:tbl>
    <w:p w14:paraId="576393D1" w14:textId="77777777" w:rsidR="00080A3B" w:rsidRPr="00664969" w:rsidRDefault="00080A3B" w:rsidP="00115C8C">
      <w:pPr>
        <w:rPr>
          <w:b/>
          <w:color w:val="0070C0"/>
        </w:rPr>
      </w:pPr>
    </w:p>
    <w:p w14:paraId="734B5EA2" w14:textId="2BAE6C10" w:rsidR="00B73489" w:rsidRDefault="00B73489" w:rsidP="008665F8">
      <w:pPr>
        <w:spacing w:after="0"/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0E10C54" w14:textId="77777777" w:rsidR="00587422" w:rsidRDefault="00587422" w:rsidP="0076118E">
      <w:pPr>
        <w:rPr>
          <w:b/>
          <w:color w:val="0070C0"/>
        </w:rPr>
      </w:pPr>
    </w:p>
    <w:p w14:paraId="2FDD9841" w14:textId="3443D870" w:rsidR="00740739" w:rsidRPr="000C374A" w:rsidRDefault="00740739" w:rsidP="00740739">
      <w:pPr>
        <w:pStyle w:val="4"/>
        <w:rPr>
          <w:lang w:val="fr-FR"/>
        </w:rPr>
      </w:pPr>
      <w:bookmarkStart w:id="107" w:name="_Toc14207849"/>
      <w:bookmarkStart w:id="108" w:name="_Toc44497638"/>
      <w:bookmarkStart w:id="109" w:name="_Toc45108026"/>
      <w:bookmarkStart w:id="110" w:name="_Toc45901646"/>
      <w:bookmarkStart w:id="111" w:name="_Toc51850726"/>
      <w:bookmarkStart w:id="112" w:name="_Toc56693729"/>
      <w:bookmarkStart w:id="113" w:name="_Toc64447272"/>
      <w:bookmarkStart w:id="114" w:name="_Toc66286766"/>
      <w:bookmarkStart w:id="115" w:name="_Toc74151461"/>
      <w:bookmarkStart w:id="116" w:name="_Toc88653934"/>
      <w:bookmarkStart w:id="117" w:name="_Toc97904290"/>
      <w:bookmarkStart w:id="118" w:name="_Toc98868377"/>
      <w:bookmarkStart w:id="119" w:name="_Toc105174662"/>
      <w:bookmarkStart w:id="120" w:name="_Toc106109499"/>
      <w:r w:rsidRPr="000C374A">
        <w:rPr>
          <w:lang w:val="fr-FR"/>
        </w:rPr>
        <w:t>9.2.2.</w:t>
      </w:r>
      <w:r w:rsidR="001F58C1">
        <w:rPr>
          <w:lang w:val="fr-FR"/>
        </w:rPr>
        <w:t>xx</w:t>
      </w:r>
      <w:r w:rsidRPr="000C374A">
        <w:rPr>
          <w:lang w:val="fr-FR"/>
        </w:rPr>
        <w:tab/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="00A55F33">
        <w:rPr>
          <w:lang w:eastAsia="ja-JP"/>
        </w:rPr>
        <w:t>Energy efficiency</w:t>
      </w:r>
    </w:p>
    <w:p w14:paraId="6326AFD5" w14:textId="02902A62" w:rsidR="00740739" w:rsidRPr="0004367D" w:rsidRDefault="00740739" w:rsidP="00740739">
      <w:pPr>
        <w:rPr>
          <w:lang w:val="en-US"/>
        </w:rPr>
      </w:pPr>
      <w:r w:rsidRPr="0004367D">
        <w:rPr>
          <w:lang w:val="en-US"/>
        </w:rPr>
        <w:t xml:space="preserve">The </w:t>
      </w:r>
      <w:r w:rsidR="00EE1322" w:rsidRPr="00EE1322">
        <w:rPr>
          <w:i/>
          <w:iCs/>
          <w:lang w:val="en-US"/>
        </w:rPr>
        <w:t>Energy efficiency</w:t>
      </w:r>
      <w:r w:rsidRPr="0004367D">
        <w:rPr>
          <w:lang w:val="en-US"/>
        </w:rPr>
        <w:t xml:space="preserve"> IE indicates the </w:t>
      </w:r>
      <w:r w:rsidR="0007603D">
        <w:rPr>
          <w:lang w:val="en-US"/>
        </w:rPr>
        <w:t>e</w:t>
      </w:r>
      <w:r w:rsidR="00501D3C" w:rsidRPr="00501D3C">
        <w:rPr>
          <w:lang w:val="en-US"/>
        </w:rPr>
        <w:t xml:space="preserve">nergy </w:t>
      </w:r>
      <w:r w:rsidR="0007603D">
        <w:rPr>
          <w:lang w:val="en-US"/>
        </w:rPr>
        <w:t>e</w:t>
      </w:r>
      <w:r w:rsidR="00501D3C" w:rsidRPr="00501D3C">
        <w:rPr>
          <w:lang w:val="en-US"/>
        </w:rPr>
        <w:t>fficiency</w:t>
      </w:r>
      <w:r w:rsidRPr="0004367D">
        <w:rPr>
          <w:lang w:val="en-US"/>
        </w:rPr>
        <w:t xml:space="preserve"> per</w:t>
      </w:r>
      <w:r w:rsidR="00BF24D4">
        <w:rPr>
          <w:lang w:val="en-US"/>
        </w:rPr>
        <w:t xml:space="preserve"> </w:t>
      </w:r>
      <w:r w:rsidR="00BC55F8">
        <w:rPr>
          <w:lang w:val="en-US"/>
        </w:rPr>
        <w:t>NG-RAN node or per</w:t>
      </w:r>
      <w:r>
        <w:rPr>
          <w:lang w:val="en-US"/>
        </w:rPr>
        <w:t xml:space="preserve"> cell</w:t>
      </w:r>
      <w:r w:rsidRPr="0004367D">
        <w:rPr>
          <w:lang w:val="en-US"/>
        </w:rPr>
        <w:t>.</w:t>
      </w: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740739" w:rsidRPr="00DB4D57" w14:paraId="0AAE4DB3" w14:textId="77777777" w:rsidTr="0045399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5D63" w14:textId="77777777" w:rsidR="00740739" w:rsidRPr="0004367D" w:rsidRDefault="00740739" w:rsidP="0045399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8518" w14:textId="77777777" w:rsidR="00740739" w:rsidRPr="0004367D" w:rsidRDefault="00740739" w:rsidP="0045399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B34D" w14:textId="77777777" w:rsidR="00740739" w:rsidRPr="0004367D" w:rsidRDefault="00740739" w:rsidP="0045399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52AF" w14:textId="77777777" w:rsidR="00740739" w:rsidRPr="0004367D" w:rsidRDefault="00740739" w:rsidP="0045399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E8E1" w14:textId="77777777" w:rsidR="00740739" w:rsidRPr="0004367D" w:rsidRDefault="00740739" w:rsidP="00453993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C965" w14:textId="77777777" w:rsidR="00740739" w:rsidRPr="0004367D" w:rsidRDefault="00740739" w:rsidP="004539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F060" w14:textId="77777777" w:rsidR="00740739" w:rsidRPr="0004367D" w:rsidRDefault="00740739" w:rsidP="004539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0739" w:rsidRPr="00DB4D57" w14:paraId="5FDAEB36" w14:textId="77777777" w:rsidTr="0045399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FB1" w14:textId="6C765490" w:rsidR="00740739" w:rsidRPr="0073773A" w:rsidRDefault="00740739" w:rsidP="00453993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="00FE1981" w:rsidRPr="00FE1981">
              <w:rPr>
                <w:rFonts w:cs="Arial"/>
                <w:bCs/>
                <w:i/>
                <w:szCs w:val="18"/>
                <w:lang w:eastAsia="ja-JP"/>
              </w:rPr>
              <w:t xml:space="preserve">Energy </w:t>
            </w:r>
            <w:r w:rsidR="00E3669B">
              <w:rPr>
                <w:rFonts w:cs="Arial"/>
                <w:bCs/>
                <w:i/>
                <w:szCs w:val="18"/>
                <w:lang w:eastAsia="ja-JP"/>
              </w:rPr>
              <w:t>E</w:t>
            </w:r>
            <w:r w:rsidR="00FE1981" w:rsidRPr="00FE1981">
              <w:rPr>
                <w:rFonts w:cs="Arial"/>
                <w:bCs/>
                <w:i/>
                <w:szCs w:val="18"/>
                <w:lang w:eastAsia="ja-JP"/>
              </w:rPr>
              <w:t>fficiency</w:t>
            </w:r>
            <w:r>
              <w:rPr>
                <w:rFonts w:cs="Arial"/>
                <w:bCs/>
                <w:i/>
                <w:szCs w:val="18"/>
                <w:lang w:eastAsia="ja-JP"/>
              </w:rPr>
              <w:t xml:space="preserve">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C4D2" w14:textId="77777777" w:rsidR="00740739" w:rsidRPr="0073773A" w:rsidRDefault="00740739" w:rsidP="00453993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F3B" w14:textId="77777777" w:rsidR="00740739" w:rsidRPr="00450E5E" w:rsidRDefault="00740739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6655" w14:textId="77777777" w:rsidR="00740739" w:rsidRPr="0073773A" w:rsidRDefault="00740739" w:rsidP="004539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CB29" w14:textId="77777777" w:rsidR="00740739" w:rsidRDefault="00740739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962C" w14:textId="77777777" w:rsidR="00740739" w:rsidRPr="00CB1023" w:rsidRDefault="00740739" w:rsidP="00453993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EB40" w14:textId="77777777" w:rsidR="00740739" w:rsidRDefault="00740739" w:rsidP="00453993">
            <w:pPr>
              <w:pStyle w:val="TAC"/>
              <w:rPr>
                <w:lang w:eastAsia="ja-JP"/>
              </w:rPr>
            </w:pPr>
          </w:p>
        </w:tc>
      </w:tr>
      <w:tr w:rsidR="00740739" w:rsidRPr="00DB4D57" w14:paraId="78EE28A6" w14:textId="77777777" w:rsidTr="0045399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63C" w14:textId="77777777" w:rsidR="00740739" w:rsidRPr="00DE394F" w:rsidRDefault="00740739" w:rsidP="00453993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r w:rsidRPr="00DE394F">
              <w:rPr>
                <w:rFonts w:hint="eastAsia"/>
                <w:i/>
                <w:iCs/>
                <w:lang w:val="en-US" w:eastAsia="zh-CN"/>
              </w:rPr>
              <w:t>gNB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F91" w14:textId="77777777" w:rsidR="00740739" w:rsidRPr="0004367D" w:rsidRDefault="00740739" w:rsidP="00453993">
            <w:pPr>
              <w:pStyle w:val="TAL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A5D" w14:textId="77777777" w:rsidR="00740739" w:rsidRDefault="00740739" w:rsidP="004539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BFB7" w14:textId="77777777" w:rsidR="00740739" w:rsidRPr="0004367D" w:rsidRDefault="00740739" w:rsidP="0045399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7F5C" w14:textId="77777777" w:rsidR="00740739" w:rsidRPr="0004367D" w:rsidRDefault="00740739" w:rsidP="0045399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C8E2" w14:textId="77777777" w:rsidR="00740739" w:rsidRPr="00CB1023" w:rsidRDefault="00740739" w:rsidP="00453993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657C" w14:textId="77777777" w:rsidR="00740739" w:rsidRPr="0004367D" w:rsidRDefault="00740739" w:rsidP="00453993">
            <w:pPr>
              <w:pStyle w:val="TAC"/>
              <w:rPr>
                <w:lang w:eastAsia="ja-JP"/>
              </w:rPr>
            </w:pPr>
          </w:p>
        </w:tc>
      </w:tr>
      <w:tr w:rsidR="00BA1DCE" w:rsidRPr="00DB4D57" w14:paraId="172920B0" w14:textId="77777777" w:rsidTr="0045399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6A01" w14:textId="24D3EE49" w:rsidR="00BA1DCE" w:rsidRPr="00DE394F" w:rsidRDefault="00BA1DCE" w:rsidP="00BA1DCE">
            <w:pPr>
              <w:pStyle w:val="TAL"/>
              <w:ind w:left="227"/>
              <w:rPr>
                <w:lang w:val="en-US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B43972">
              <w:rPr>
                <w:rFonts w:cs="Arial"/>
                <w:bCs/>
                <w:iCs/>
                <w:szCs w:val="18"/>
                <w:lang w:eastAsia="ja-JP"/>
              </w:rPr>
              <w:t>Energy Efficiency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9263" w14:textId="0ED19412" w:rsidR="00BA1DCE" w:rsidRPr="0004367D" w:rsidRDefault="00BA1DCE" w:rsidP="00BA1DC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BAA1" w14:textId="55E6A126" w:rsidR="00BA1DCE" w:rsidRPr="0004367D" w:rsidRDefault="00BA1DCE" w:rsidP="00BA1DCE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8416" w14:textId="5F9C9BAC" w:rsidR="00BA1DCE" w:rsidRPr="0004367D" w:rsidRDefault="008D04A5" w:rsidP="00BA1DC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FFS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126A" w14:textId="5597446D" w:rsidR="00BA1DCE" w:rsidRPr="0004367D" w:rsidRDefault="00496ED9" w:rsidP="00BA1D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As defined in TS 28.554. Value is in </w:t>
            </w:r>
            <w:r>
              <w:t>bit/J.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EDB" w14:textId="77777777" w:rsidR="00BA1DCE" w:rsidRPr="00CB1023" w:rsidRDefault="00BA1DCE" w:rsidP="00BA1DCE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2F0" w14:textId="77777777" w:rsidR="00BA1DCE" w:rsidRPr="0004367D" w:rsidRDefault="00BA1DCE" w:rsidP="00BA1DCE">
            <w:pPr>
              <w:pStyle w:val="TAC"/>
              <w:rPr>
                <w:lang w:eastAsia="ja-JP"/>
              </w:rPr>
            </w:pPr>
          </w:p>
        </w:tc>
      </w:tr>
      <w:tr w:rsidR="00AB15EC" w:rsidRPr="00DB4D57" w14:paraId="160F1A25" w14:textId="77777777" w:rsidTr="0045399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B6D2" w14:textId="1903CD89" w:rsidR="00AB15EC" w:rsidRPr="00AB15EC" w:rsidRDefault="00AB15EC" w:rsidP="00AB15EC">
            <w:pPr>
              <w:pStyle w:val="TAL"/>
              <w:ind w:left="113"/>
              <w:rPr>
                <w:lang w:val="en-US" w:eastAsia="ja-JP"/>
              </w:rPr>
            </w:pPr>
            <w:r w:rsidRPr="00AB15EC">
              <w:rPr>
                <w:rFonts w:hint="eastAsia"/>
                <w:lang w:val="en-US" w:eastAsia="ja-JP"/>
              </w:rPr>
              <w:t>&gt;</w:t>
            </w:r>
            <w:r w:rsidRPr="00AB15EC">
              <w:rPr>
                <w:lang w:val="en-US" w:eastAsia="ja-JP"/>
              </w:rPr>
              <w:t>cell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7740" w14:textId="77777777" w:rsidR="00AB15EC" w:rsidRDefault="00AB15EC" w:rsidP="00BA1DCE">
            <w:pPr>
              <w:pStyle w:val="TAL"/>
              <w:rPr>
                <w:lang w:val="en-US" w:eastAsia="zh-CN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75F" w14:textId="77777777" w:rsidR="00AB15EC" w:rsidRPr="0004367D" w:rsidRDefault="00AB15EC" w:rsidP="00BA1DCE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3F65" w14:textId="77777777" w:rsidR="00AB15EC" w:rsidRPr="0073773A" w:rsidRDefault="00AB15EC" w:rsidP="00BA1D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783" w14:textId="77777777" w:rsidR="00AB15EC" w:rsidRDefault="00AB15EC" w:rsidP="00BA1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CB1" w14:textId="526C7A8B" w:rsidR="00AB15EC" w:rsidRPr="00740EFB" w:rsidRDefault="00871612" w:rsidP="00BA1D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D3AB" w14:textId="77777777" w:rsidR="00AB15EC" w:rsidRPr="0004367D" w:rsidRDefault="00AB15EC" w:rsidP="00BA1DCE">
            <w:pPr>
              <w:pStyle w:val="TAC"/>
              <w:rPr>
                <w:lang w:eastAsia="ja-JP"/>
              </w:rPr>
            </w:pPr>
          </w:p>
        </w:tc>
      </w:tr>
      <w:tr w:rsidR="00AB15EC" w:rsidRPr="00DB4D57" w14:paraId="03D41E50" w14:textId="77777777" w:rsidTr="0045399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B0CE" w14:textId="74FC43F0" w:rsidR="00AB15EC" w:rsidRDefault="00AB15EC" w:rsidP="00BA1DCE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zh-CN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&gt;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>&gt;</w:t>
            </w:r>
            <w:r>
              <w:rPr>
                <w:rFonts w:cs="Arial" w:hint="eastAsia"/>
                <w:bCs/>
                <w:iCs/>
                <w:szCs w:val="18"/>
                <w:lang w:eastAsia="zh-CN"/>
              </w:rPr>
              <w:t>Cell</w:t>
            </w:r>
            <w:r>
              <w:rPr>
                <w:rFonts w:cs="Arial"/>
                <w:bCs/>
                <w:iCs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iCs/>
                <w:szCs w:val="18"/>
                <w:lang w:eastAsia="zh-CN"/>
              </w:rPr>
              <w:t>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926D" w14:textId="77777777" w:rsidR="00AB15EC" w:rsidRDefault="00AB15EC" w:rsidP="00BA1DCE">
            <w:pPr>
              <w:pStyle w:val="TAL"/>
              <w:rPr>
                <w:lang w:val="en-US" w:eastAsia="zh-CN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0CEE" w14:textId="12A09F9C" w:rsidR="00AB15EC" w:rsidRPr="0004367D" w:rsidRDefault="00AB15EC" w:rsidP="00BA1D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&lt;</w:t>
            </w:r>
            <w:r w:rsidRPr="00032767">
              <w:rPr>
                <w:i/>
                <w:lang w:eastAsia="ja-JP"/>
              </w:rPr>
              <w:t xml:space="preserve">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7AF" w14:textId="77777777" w:rsidR="00AB15EC" w:rsidRPr="0073773A" w:rsidRDefault="00AB15EC" w:rsidP="00BA1DC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EDE" w14:textId="77777777" w:rsidR="00AB15EC" w:rsidRDefault="00AB15EC" w:rsidP="00BA1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D0A1" w14:textId="77777777" w:rsidR="00AB15EC" w:rsidRPr="00740EFB" w:rsidRDefault="00AB15EC" w:rsidP="00BA1DCE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6C22" w14:textId="77777777" w:rsidR="00AB15EC" w:rsidRPr="0004367D" w:rsidRDefault="00AB15EC" w:rsidP="00BA1DCE">
            <w:pPr>
              <w:pStyle w:val="TAC"/>
              <w:rPr>
                <w:lang w:eastAsia="ja-JP"/>
              </w:rPr>
            </w:pPr>
          </w:p>
        </w:tc>
      </w:tr>
      <w:tr w:rsidR="00AB15EC" w:rsidRPr="00DB4D57" w14:paraId="6805F415" w14:textId="77777777" w:rsidTr="0045399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1E0E" w14:textId="5E6E15C8" w:rsidR="00AB15EC" w:rsidRPr="00871612" w:rsidRDefault="00AB15EC" w:rsidP="00AB15EC">
            <w:pPr>
              <w:pStyle w:val="TAL"/>
              <w:ind w:left="340"/>
              <w:rPr>
                <w:bCs/>
                <w:lang w:eastAsia="ja-JP"/>
              </w:rPr>
            </w:pPr>
            <w:r w:rsidRPr="00871612">
              <w:rPr>
                <w:bCs/>
                <w:lang w:eastAsia="ja-JP"/>
              </w:rPr>
              <w:t>&gt;&gt;&gt;Cell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CF8F" w14:textId="676231C3" w:rsidR="00AB15EC" w:rsidRDefault="00AB15EC" w:rsidP="00AB15EC">
            <w:pPr>
              <w:pStyle w:val="TAL"/>
              <w:rPr>
                <w:lang w:val="en-US" w:eastAsia="zh-CN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7DEF" w14:textId="77777777" w:rsidR="00AB15EC" w:rsidRDefault="00AB15EC" w:rsidP="00AB15EC">
            <w:pPr>
              <w:pStyle w:val="TAL"/>
              <w:rPr>
                <w:lang w:eastAsia="zh-CN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E1B4" w14:textId="77777777" w:rsidR="00AB15EC" w:rsidRPr="00032767" w:rsidRDefault="00AB15EC" w:rsidP="00AB15E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71AE8463" w14:textId="77777777" w:rsidR="00AB15EC" w:rsidRPr="00032767" w:rsidRDefault="00AB15EC" w:rsidP="00AB15EC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059523A0" w14:textId="77777777" w:rsidR="00AB15EC" w:rsidRPr="0073773A" w:rsidRDefault="00AB15EC" w:rsidP="00AB15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76E2" w14:textId="77777777" w:rsidR="00AB15EC" w:rsidRDefault="00AB15EC" w:rsidP="00AB15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9A11" w14:textId="77777777" w:rsidR="00AB15EC" w:rsidRPr="00740EFB" w:rsidRDefault="00AB15EC" w:rsidP="00AB15E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291C" w14:textId="77777777" w:rsidR="00AB15EC" w:rsidRPr="0004367D" w:rsidRDefault="00AB15EC" w:rsidP="00AB15EC">
            <w:pPr>
              <w:pStyle w:val="TAC"/>
              <w:rPr>
                <w:lang w:eastAsia="ja-JP"/>
              </w:rPr>
            </w:pPr>
          </w:p>
        </w:tc>
      </w:tr>
      <w:tr w:rsidR="00AB15EC" w:rsidRPr="00DB4D57" w14:paraId="32AB7D4E" w14:textId="77777777" w:rsidTr="00453993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6D78" w14:textId="40468A59" w:rsidR="00AB15EC" w:rsidRPr="00871612" w:rsidRDefault="00AB15EC" w:rsidP="00AB15EC">
            <w:pPr>
              <w:pStyle w:val="TAL"/>
              <w:ind w:left="340"/>
              <w:rPr>
                <w:bCs/>
                <w:lang w:eastAsia="ja-JP"/>
              </w:rPr>
            </w:pPr>
            <w:r w:rsidRPr="00871612">
              <w:rPr>
                <w:bCs/>
                <w:lang w:eastAsia="ja-JP"/>
              </w:rPr>
              <w:t>&gt;&gt;&gt;Energy Efficiency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965F" w14:textId="60DFCCFC" w:rsidR="00AB15EC" w:rsidRPr="00032767" w:rsidRDefault="00AB15EC" w:rsidP="00AB15EC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8511" w14:textId="77777777" w:rsidR="00AB15EC" w:rsidRDefault="00AB15EC" w:rsidP="00AB15EC">
            <w:pPr>
              <w:pStyle w:val="TAL"/>
              <w:rPr>
                <w:lang w:eastAsia="zh-CN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ACBF" w14:textId="3193CD1E" w:rsidR="00AB15EC" w:rsidRPr="00032767" w:rsidRDefault="00B45FE3" w:rsidP="00AB15E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FFS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17D8" w14:textId="2908127D" w:rsidR="00AB15EC" w:rsidRDefault="00496ED9" w:rsidP="00AB15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As defined in TS 28.554. Value is in </w:t>
            </w:r>
            <w:r w:rsidR="008F37CE">
              <w:t>bit/J</w:t>
            </w:r>
            <w:r>
              <w:t>.</w:t>
            </w:r>
            <w:r w:rsidR="008F37CE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8812" w14:textId="77777777" w:rsidR="00AB15EC" w:rsidRPr="00740EFB" w:rsidRDefault="00AB15EC" w:rsidP="00AB15EC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E2C5" w14:textId="77777777" w:rsidR="00AB15EC" w:rsidRPr="0004367D" w:rsidRDefault="00AB15EC" w:rsidP="00AB15EC">
            <w:pPr>
              <w:pStyle w:val="TAC"/>
              <w:rPr>
                <w:lang w:eastAsia="ja-JP"/>
              </w:rPr>
            </w:pPr>
          </w:p>
        </w:tc>
      </w:tr>
    </w:tbl>
    <w:tbl>
      <w:tblPr>
        <w:tblpPr w:leftFromText="180" w:rightFromText="180" w:vertAnchor="text" w:horzAnchor="margin" w:tblpY="148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B15EC" w:rsidRPr="00DB4D57" w14:paraId="742C522D" w14:textId="77777777" w:rsidTr="008F37CE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C338" w14:textId="77777777" w:rsidR="00AB15EC" w:rsidRPr="00723307" w:rsidRDefault="00AB15EC" w:rsidP="008F37CE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0959" w14:textId="77777777" w:rsidR="00AB15EC" w:rsidRPr="00723307" w:rsidRDefault="00AB15EC" w:rsidP="008F37CE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AB15EC" w:rsidRPr="00DB4D57" w14:paraId="75A676A3" w14:textId="77777777" w:rsidTr="008F37CE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870D" w14:textId="77777777" w:rsidR="00AB15EC" w:rsidRPr="00422562" w:rsidRDefault="00AB15EC" w:rsidP="008F37CE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DD8D" w14:textId="77777777" w:rsidR="00AB15EC" w:rsidRPr="00422562" w:rsidRDefault="00AB15EC" w:rsidP="008F37CE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413A8899" w14:textId="53C58B05" w:rsidR="004821D0" w:rsidRPr="00AB15EC" w:rsidRDefault="004821D0">
      <w:pPr>
        <w:rPr>
          <w:noProof/>
        </w:rPr>
      </w:pPr>
    </w:p>
    <w:p w14:paraId="45D37EB9" w14:textId="77777777" w:rsidR="00F63C05" w:rsidRDefault="00F63C05" w:rsidP="00F63C0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C731402" w14:textId="5DB14B8F" w:rsidR="00F63C05" w:rsidRDefault="00F63C05">
      <w:pPr>
        <w:rPr>
          <w:noProof/>
        </w:rPr>
      </w:pPr>
    </w:p>
    <w:p w14:paraId="7CF42C19" w14:textId="77777777" w:rsidR="00F63C05" w:rsidRDefault="00F63C05" w:rsidP="00F63C05">
      <w:pPr>
        <w:pStyle w:val="4"/>
        <w:rPr>
          <w:lang w:eastAsia="ko-KR"/>
        </w:rPr>
      </w:pPr>
      <w:bookmarkStart w:id="121" w:name="_Toc106109550"/>
      <w:bookmarkStart w:id="122" w:name="_Toc105174713"/>
      <w:bookmarkStart w:id="123" w:name="_Toc98868428"/>
      <w:bookmarkStart w:id="124" w:name="_Toc97904314"/>
      <w:bookmarkStart w:id="125" w:name="_Toc88653958"/>
      <w:bookmarkStart w:id="126" w:name="_Toc74151485"/>
      <w:bookmarkStart w:id="127" w:name="_Toc66286790"/>
      <w:bookmarkStart w:id="128" w:name="_Toc64447296"/>
      <w:bookmarkStart w:id="129" w:name="_Toc56693752"/>
      <w:bookmarkStart w:id="130" w:name="_Toc51850748"/>
      <w:bookmarkStart w:id="131" w:name="_Toc45901667"/>
      <w:bookmarkStart w:id="132" w:name="_Toc45108047"/>
      <w:bookmarkStart w:id="133" w:name="_Toc44497660"/>
      <w:bookmarkStart w:id="134" w:name="_Toc36555915"/>
      <w:bookmarkStart w:id="135" w:name="_Toc29991514"/>
      <w:bookmarkStart w:id="136" w:name="_Toc20955311"/>
      <w:r>
        <w:t>9.2.3.2</w:t>
      </w:r>
      <w:r>
        <w:tab/>
        <w:t>Cause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E4CC4A7" w14:textId="77777777" w:rsidR="00F63C05" w:rsidRDefault="00F63C05" w:rsidP="00F63C05">
      <w:r>
        <w:t xml:space="preserve">The purpose of the </w:t>
      </w:r>
      <w:r>
        <w:rPr>
          <w:i/>
        </w:rPr>
        <w:t>Cause</w:t>
      </w:r>
      <w:r>
        <w:t xml:space="preserve"> IE is to indicate the reason for a particular event for the XnAP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850"/>
        <w:gridCol w:w="4536"/>
        <w:gridCol w:w="1276"/>
      </w:tblGrid>
      <w:tr w:rsidR="00F63C05" w14:paraId="2B8B75C2" w14:textId="77777777" w:rsidTr="00F63C0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0107" w14:textId="77777777" w:rsidR="00F63C05" w:rsidRDefault="00F63C0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3285" w14:textId="77777777" w:rsidR="00F63C05" w:rsidRDefault="00F63C0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155F" w14:textId="77777777" w:rsidR="00F63C05" w:rsidRDefault="00F63C0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BD6B" w14:textId="77777777" w:rsidR="00F63C05" w:rsidRDefault="00F63C0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9EE5" w14:textId="77777777" w:rsidR="00F63C05" w:rsidRDefault="00F63C0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F63C05" w14:paraId="09F459AE" w14:textId="77777777" w:rsidTr="00F63C0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60A8" w14:textId="77777777" w:rsidR="00F63C05" w:rsidRDefault="00F63C05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C3F5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46F2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B3EA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78A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63C05" w14:paraId="0004515E" w14:textId="77777777" w:rsidTr="00F63C0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14F1" w14:textId="77777777" w:rsidR="00F63C05" w:rsidRDefault="00F63C05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4C3F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FFE7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3CB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022C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63C05" w14:paraId="0B23FA85" w14:textId="77777777" w:rsidTr="00F63C0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2E88" w14:textId="77777777" w:rsidR="00F63C05" w:rsidRDefault="00F63C05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 xml:space="preserve">&gt;&gt;Radio Network Layer 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F7C5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F22C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3EE6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</w:t>
            </w:r>
          </w:p>
          <w:p w14:paraId="2ED4F13F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Cell not Available,</w:t>
            </w:r>
          </w:p>
          <w:p w14:paraId="3A37C2BF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Handover Desirable for Radio Reasons,</w:t>
            </w:r>
          </w:p>
          <w:p w14:paraId="0836F075" w14:textId="2E125416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Handover Target not Allowed,</w:t>
            </w:r>
          </w:p>
          <w:p w14:paraId="3EB36E87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Invalid AMF Set ID,</w:t>
            </w:r>
          </w:p>
          <w:p w14:paraId="04A40976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 Radio Resources Available in Target Cell,</w:t>
            </w:r>
          </w:p>
          <w:p w14:paraId="240BB43C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Partial Handover,</w:t>
            </w:r>
          </w:p>
          <w:p w14:paraId="700E1665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Reduce Load in Serving Cell,</w:t>
            </w:r>
          </w:p>
          <w:p w14:paraId="677E0E29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Optimisation Handover,</w:t>
            </w:r>
          </w:p>
          <w:p w14:paraId="69F22344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Critical Handover,</w:t>
            </w:r>
          </w:p>
          <w:p w14:paraId="093FE8E2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RELOCoverall</w:t>
            </w:r>
            <w:r>
              <w:rPr>
                <w:rFonts w:cs="Arial"/>
                <w:lang w:eastAsia="ja-JP"/>
              </w:rPr>
              <w:t xml:space="preserve"> Expiry,</w:t>
            </w:r>
          </w:p>
          <w:p w14:paraId="73D5DF45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RELOCprep</w:t>
            </w:r>
            <w:r>
              <w:rPr>
                <w:rFonts w:cs="Arial"/>
                <w:lang w:eastAsia="ja-JP"/>
              </w:rPr>
              <w:t xml:space="preserve"> Expiry,</w:t>
            </w:r>
          </w:p>
          <w:p w14:paraId="6EE34A9B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GUAMI ID,</w:t>
            </w:r>
          </w:p>
          <w:p w14:paraId="20B215EB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Local NG-RAN node UE XnAP ID,</w:t>
            </w:r>
          </w:p>
          <w:p w14:paraId="6AFFAAB7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Inconsistent Remote NG-RAN node UE XnAP ID,</w:t>
            </w:r>
          </w:p>
          <w:p w14:paraId="6D452038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Encryption And/Or Integrity Protection Algorithms Not Supported,</w:t>
            </w:r>
          </w:p>
          <w:p w14:paraId="0FF1FA5C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Multiple PDU Session ID Instances,</w:t>
            </w:r>
          </w:p>
          <w:p w14:paraId="511E5232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PDU Session ID,</w:t>
            </w:r>
          </w:p>
          <w:p w14:paraId="1344198A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Unknown QoS Flow ID,</w:t>
            </w:r>
          </w:p>
          <w:p w14:paraId="369480A6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Multiple QoS Flow ID Instances,</w:t>
            </w:r>
          </w:p>
          <w:p w14:paraId="7A183F03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Switch Off Ongoing,</w:t>
            </w:r>
          </w:p>
          <w:p w14:paraId="0F3646B6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 supported 5QI value,</w:t>
            </w:r>
          </w:p>
          <w:p w14:paraId="304367E5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DCoverall</w:t>
            </w:r>
            <w:r>
              <w:rPr>
                <w:rFonts w:cs="Arial"/>
                <w:lang w:eastAsia="ja-JP"/>
              </w:rPr>
              <w:t xml:space="preserve"> Expiry,</w:t>
            </w:r>
          </w:p>
          <w:p w14:paraId="24F58360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TXn</w:t>
            </w:r>
            <w:r>
              <w:rPr>
                <w:rFonts w:cs="Arial"/>
                <w:vertAlign w:val="subscript"/>
              </w:rPr>
              <w:t>DCprep</w:t>
            </w:r>
            <w:r>
              <w:rPr>
                <w:rFonts w:cs="Arial"/>
                <w:lang w:eastAsia="ja-JP"/>
              </w:rPr>
              <w:t xml:space="preserve"> Expiry,</w:t>
            </w:r>
          </w:p>
          <w:p w14:paraId="79BDC2C7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Action Desirable for Radio Reasons,</w:t>
            </w:r>
          </w:p>
          <w:p w14:paraId="7FE64260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Reduce Load,</w:t>
            </w:r>
          </w:p>
          <w:p w14:paraId="3F8D6745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Resource Optimisation,</w:t>
            </w:r>
          </w:p>
          <w:p w14:paraId="2EBF886D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Critical action,</w:t>
            </w:r>
          </w:p>
          <w:p w14:paraId="04E18695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Target not Allowed,</w:t>
            </w:r>
          </w:p>
          <w:p w14:paraId="5AF4B275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 Radio Resources Available,</w:t>
            </w:r>
          </w:p>
          <w:p w14:paraId="786F1269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Invalid QoS combination,</w:t>
            </w:r>
          </w:p>
          <w:p w14:paraId="5822332A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Encryption Algorithms Not Supported,</w:t>
            </w:r>
          </w:p>
          <w:p w14:paraId="3311B730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Procedure cancelled,</w:t>
            </w:r>
          </w:p>
          <w:p w14:paraId="49AD799D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RRM purpose,</w:t>
            </w:r>
          </w:p>
          <w:p w14:paraId="1F1F5953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Improve User Bit Rate,</w:t>
            </w:r>
          </w:p>
          <w:p w14:paraId="10B27E1A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User Inactivity,</w:t>
            </w:r>
          </w:p>
          <w:p w14:paraId="2A9C60B9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Radio Connection With UE Lost,</w:t>
            </w:r>
          </w:p>
          <w:p w14:paraId="4C37524D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Failure in the Radio Interface Procedure,</w:t>
            </w:r>
          </w:p>
          <w:p w14:paraId="015D3D8D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Bearer Option not Supported,</w:t>
            </w:r>
          </w:p>
          <w:p w14:paraId="710EFB13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14:paraId="66C2F23A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Resources not available for the slice(s),</w:t>
            </w:r>
          </w:p>
          <w:p w14:paraId="5FD376DB" w14:textId="77777777" w:rsidR="00F63C05" w:rsidRDefault="00F63C0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UE Maximum integrity protected data rate reason,</w:t>
            </w:r>
          </w:p>
          <w:p w14:paraId="4E839CF4" w14:textId="77777777" w:rsidR="00F63C05" w:rsidRDefault="00F63C0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14:paraId="2A291DF9" w14:textId="77777777" w:rsidR="00F63C05" w:rsidRDefault="00F63C0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UP Integrity Protection Failure,</w:t>
            </w:r>
          </w:p>
          <w:p w14:paraId="066FB16D" w14:textId="77777777" w:rsidR="00F63C05" w:rsidRDefault="00F63C05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Slice(s) 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eastAsia="ja-JP"/>
              </w:rPr>
              <w:t xml:space="preserve">ot </w:t>
            </w:r>
            <w:r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ja-JP"/>
              </w:rPr>
              <w:t>upported</w:t>
            </w:r>
            <w:r>
              <w:rPr>
                <w:rFonts w:cs="Arial"/>
                <w:lang w:eastAsia="zh-CN"/>
              </w:rPr>
              <w:t xml:space="preserve"> by NG-RAN,</w:t>
            </w:r>
          </w:p>
          <w:p w14:paraId="05F65F85" w14:textId="77777777" w:rsidR="00F63C05" w:rsidRDefault="00F63C0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MN Mobility</w:t>
            </w:r>
            <w:r>
              <w:rPr>
                <w:rFonts w:eastAsia="MS Mincho"/>
                <w:lang w:eastAsia="ja-JP"/>
              </w:rPr>
              <w:t>,</w:t>
            </w:r>
          </w:p>
          <w:p w14:paraId="57BB1847" w14:textId="77777777" w:rsidR="00F63C05" w:rsidRDefault="00F63C0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SN Mobility,</w:t>
            </w:r>
          </w:p>
          <w:p w14:paraId="3F9F4704" w14:textId="77777777" w:rsidR="00F63C05" w:rsidRDefault="00F63C0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Count reaches max value,</w:t>
            </w:r>
          </w:p>
          <w:p w14:paraId="5C743B85" w14:textId="77777777" w:rsidR="00F63C05" w:rsidRDefault="00F63C0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Unknown </w:t>
            </w:r>
            <w:r>
              <w:rPr>
                <w:lang w:eastAsia="ja-JP"/>
              </w:rPr>
              <w:t>Old NG-RAN node UE X</w:t>
            </w: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AP ID</w:t>
            </w:r>
            <w:r>
              <w:rPr>
                <w:lang w:eastAsia="zh-CN"/>
              </w:rPr>
              <w:t>,</w:t>
            </w:r>
          </w:p>
          <w:p w14:paraId="721C39B3" w14:textId="77777777" w:rsidR="00F63C05" w:rsidRDefault="00F63C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PDCP Overload,</w:t>
            </w:r>
          </w:p>
          <w:p w14:paraId="3FDE86CE" w14:textId="77777777" w:rsidR="00F63C05" w:rsidRDefault="00F63C0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DRB ID not available,</w:t>
            </w:r>
          </w:p>
          <w:p w14:paraId="56E67390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Unspecified,</w:t>
            </w:r>
          </w:p>
          <w:p w14:paraId="61EC3646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…,</w:t>
            </w:r>
          </w:p>
          <w:p w14:paraId="3DEB08E6" w14:textId="77777777" w:rsidR="00F63C05" w:rsidRDefault="00F63C0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</w:rPr>
              <w:t>UE Context ID not known, Non-relocation of context, CHO-CPC resources to be changed,</w:t>
            </w:r>
          </w:p>
          <w:p w14:paraId="7CC147DA" w14:textId="77777777" w:rsidR="00F63C05" w:rsidRDefault="00F63C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RSN not available for the UP,</w:t>
            </w:r>
          </w:p>
          <w:p w14:paraId="1DEE7068" w14:textId="77777777" w:rsidR="00F63C05" w:rsidRDefault="00F63C05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NPN access denied</w:t>
            </w:r>
            <w:r>
              <w:rPr>
                <w:szCs w:val="18"/>
                <w:lang w:val="en-US" w:eastAsia="zh-CN"/>
              </w:rPr>
              <w:t>,</w:t>
            </w:r>
          </w:p>
          <w:p w14:paraId="5F5B0325" w14:textId="77777777" w:rsidR="00F63C05" w:rsidRDefault="00F63C05">
            <w:pPr>
              <w:pStyle w:val="TAL"/>
              <w:rPr>
                <w:rFonts w:eastAsiaTheme="minorEastAsia"/>
                <w:bCs/>
                <w:lang w:eastAsia="ja-JP"/>
              </w:rPr>
            </w:pPr>
            <w:r>
              <w:rPr>
                <w:bCs/>
                <w:lang w:eastAsia="ja-JP"/>
              </w:rPr>
              <w:t>Report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>Characteristics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bCs/>
                <w:lang w:eastAsia="ja-JP"/>
              </w:rPr>
              <w:t xml:space="preserve">Empty, </w:t>
            </w:r>
          </w:p>
          <w:p w14:paraId="41949994" w14:textId="77777777" w:rsidR="00F63C05" w:rsidRDefault="00F63C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Existing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ja-JP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ja-JP"/>
              </w:rPr>
              <w:t xml:space="preserve">ID, </w:t>
            </w:r>
          </w:p>
          <w:p w14:paraId="7CD49542" w14:textId="77777777" w:rsidR="00F63C05" w:rsidRDefault="00F63C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Measurement Temporarily not Available,</w:t>
            </w:r>
          </w:p>
          <w:p w14:paraId="026F04A9" w14:textId="77777777" w:rsidR="00F63C05" w:rsidRDefault="00F63C05">
            <w:pPr>
              <w:pStyle w:val="TAL"/>
              <w:rPr>
                <w:lang w:eastAsia="ko-KR"/>
              </w:rPr>
            </w:pPr>
            <w:r>
              <w:t>Measurement not Supported For The Object,</w:t>
            </w:r>
          </w:p>
          <w:p w14:paraId="78126849" w14:textId="77777777" w:rsidR="00F63C05" w:rsidRDefault="00F63C0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UE Power Saving,</w:t>
            </w:r>
          </w:p>
          <w:p w14:paraId="7537AEC1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Not existing NG-RAN node</w:t>
            </w:r>
            <w:r>
              <w:rPr>
                <w:bCs/>
                <w:vertAlign w:val="subscript"/>
              </w:rPr>
              <w:t>2</w:t>
            </w:r>
            <w:r>
              <w:t xml:space="preserve"> Measurement ID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Insufficient UE Capabilities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Normal Release,</w:t>
            </w:r>
          </w:p>
          <w:p w14:paraId="74382B27" w14:textId="56DA330A" w:rsidR="00871612" w:rsidRPr="00871612" w:rsidRDefault="00F63C05" w:rsidP="007E2DD5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Value out of allowed range</w:t>
            </w:r>
            <w:r>
              <w:t>, SCG activation deactivation failure, SCG deactivation failure due to data transmission</w:t>
            </w:r>
            <w:r w:rsidR="007E2DD5">
              <w:t xml:space="preserve">, </w:t>
            </w:r>
            <w:r w:rsidR="007E2DD5" w:rsidRPr="007E2DD5">
              <w:t>Handover Desirable for ML/AI Inference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7FEA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63C05" w14:paraId="23BE1A89" w14:textId="77777777" w:rsidTr="00F63C0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70DE" w14:textId="77777777" w:rsidR="00F63C05" w:rsidRDefault="00F63C05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&gt;Transport Layer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E977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3499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BE88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1F15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63C05" w14:paraId="2B6BA13D" w14:textId="77777777" w:rsidTr="00F63C0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AC32" w14:textId="77777777" w:rsidR="00F63C05" w:rsidRDefault="00F63C05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&gt;&gt;Transport Layer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DD5F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BDF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72FE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(Transport Resource Unavailable,</w:t>
            </w:r>
          </w:p>
          <w:p w14:paraId="15F650F8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Unspecified,</w:t>
            </w:r>
            <w:r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F3A4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63C05" w14:paraId="56C56F27" w14:textId="77777777" w:rsidTr="00F63C0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5FA6" w14:textId="77777777" w:rsidR="00F63C05" w:rsidRDefault="00F63C05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4FE0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5C8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898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A805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63C05" w14:paraId="7695459E" w14:textId="77777777" w:rsidTr="00F63C0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12DE" w14:textId="77777777" w:rsidR="00F63C05" w:rsidRDefault="00F63C05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B778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7B4A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BA19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(Transfer Syntax Error,</w:t>
            </w:r>
            <w:r>
              <w:rPr>
                <w:rFonts w:cs="Arial"/>
                <w:lang w:eastAsia="ja-JP"/>
              </w:rPr>
              <w:br/>
              <w:t>Abstract Syntax Error (Reject),</w:t>
            </w:r>
            <w:r>
              <w:rPr>
                <w:rFonts w:cs="Arial"/>
                <w:lang w:eastAsia="ja-JP"/>
              </w:rPr>
              <w:br/>
              <w:t>Abstract Syntax Error (Ignore and Notify),</w:t>
            </w:r>
            <w:r>
              <w:rPr>
                <w:rFonts w:cs="Arial"/>
                <w:lang w:eastAsia="ja-JP"/>
              </w:rPr>
              <w:br/>
              <w:t>Message not Compatible with Receiver State,</w:t>
            </w:r>
          </w:p>
          <w:p w14:paraId="2E47205C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 Error,</w:t>
            </w:r>
          </w:p>
          <w:p w14:paraId="79B123A3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2997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63C05" w14:paraId="6AB0799D" w14:textId="77777777" w:rsidTr="00F63C0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AE57" w14:textId="77777777" w:rsidR="00F63C05" w:rsidRDefault="00F63C05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&gt;Misc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27D5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E342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1C63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F1C2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63C05" w14:paraId="59FBDB21" w14:textId="77777777" w:rsidTr="00F63C05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6995" w14:textId="77777777" w:rsidR="00F63C05" w:rsidRDefault="00F63C05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4209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22FF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A4E4E" w14:textId="77777777" w:rsidR="00F63C05" w:rsidRDefault="00F63C0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</w:t>
            </w:r>
            <w:r>
              <w:rPr>
                <w:lang w:eastAsia="ja-JP"/>
              </w:rPr>
              <w:t>Control Processing Overload,</w:t>
            </w:r>
            <w:r>
              <w:rPr>
                <w:lang w:eastAsia="ja-JP"/>
              </w:rPr>
              <w:br/>
              <w:t>Hardware Failure,</w:t>
            </w:r>
          </w:p>
          <w:p w14:paraId="637ACC9E" w14:textId="77777777" w:rsidR="00F63C05" w:rsidRDefault="00F63C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O&amp;M Intervention,</w:t>
            </w:r>
          </w:p>
          <w:p w14:paraId="7908B1C5" w14:textId="77777777" w:rsidR="00F63C05" w:rsidRDefault="00F63C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enough User Plane Processing Resources,</w:t>
            </w:r>
          </w:p>
          <w:p w14:paraId="5D98D3BE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Unspecified</w:t>
            </w:r>
            <w:r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FF8F" w14:textId="77777777" w:rsidR="00F63C05" w:rsidRDefault="00F63C05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75AC8A4F" w14:textId="77777777" w:rsidR="00F63C05" w:rsidRDefault="00F63C05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E1D5A" w14:paraId="1E097A53" w14:textId="77777777" w:rsidTr="00171E5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00C2C39" w14:textId="77777777" w:rsidR="008E1D5A" w:rsidRDefault="008E1D5A" w:rsidP="00171E5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3F5A498" w14:textId="188BAB62" w:rsidR="008E1D5A" w:rsidRPr="004821D0" w:rsidRDefault="008E1D5A">
      <w:pPr>
        <w:rPr>
          <w:noProof/>
        </w:rPr>
        <w:sectPr w:rsidR="008E1D5A" w:rsidRPr="004821D0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E21D6" w14:textId="00D3126F" w:rsidR="00FE5AF9" w:rsidRDefault="00FE5AF9" w:rsidP="00DD5E44">
      <w:pPr>
        <w:rPr>
          <w:noProof/>
        </w:rPr>
      </w:pPr>
    </w:p>
    <w:sectPr w:rsidR="00FE5AF9" w:rsidSect="006973B6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7EB90" w14:textId="77777777" w:rsidR="00C721C9" w:rsidRDefault="00C721C9">
      <w:r>
        <w:separator/>
      </w:r>
    </w:p>
  </w:endnote>
  <w:endnote w:type="continuationSeparator" w:id="0">
    <w:p w14:paraId="035C93D8" w14:textId="77777777" w:rsidR="00C721C9" w:rsidRDefault="00C7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16337" w14:textId="77777777" w:rsidR="00C721C9" w:rsidRDefault="00C721C9">
      <w:r>
        <w:separator/>
      </w:r>
    </w:p>
  </w:footnote>
  <w:footnote w:type="continuationSeparator" w:id="0">
    <w:p w14:paraId="2C7DA66E" w14:textId="77777777" w:rsidR="00C721C9" w:rsidRDefault="00C7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37CE" w:rsidRDefault="008F37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37CE" w:rsidRDefault="008F37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37CE" w:rsidRDefault="008F37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37CE" w:rsidRDefault="008F37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F121B8C"/>
    <w:multiLevelType w:val="hybridMultilevel"/>
    <w:tmpl w:val="4306D1A6"/>
    <w:lvl w:ilvl="0" w:tplc="16703978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8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6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6C3"/>
    <w:rsid w:val="00017692"/>
    <w:rsid w:val="00022E4A"/>
    <w:rsid w:val="0006227D"/>
    <w:rsid w:val="00062650"/>
    <w:rsid w:val="00064145"/>
    <w:rsid w:val="00075654"/>
    <w:rsid w:val="0007603D"/>
    <w:rsid w:val="00080A3B"/>
    <w:rsid w:val="00096F83"/>
    <w:rsid w:val="000970DD"/>
    <w:rsid w:val="000A6394"/>
    <w:rsid w:val="000A7651"/>
    <w:rsid w:val="000B117D"/>
    <w:rsid w:val="000B6394"/>
    <w:rsid w:val="000B7FED"/>
    <w:rsid w:val="000C038A"/>
    <w:rsid w:val="000C3BE3"/>
    <w:rsid w:val="000C41D6"/>
    <w:rsid w:val="000C6598"/>
    <w:rsid w:val="000D44B3"/>
    <w:rsid w:val="000D62FC"/>
    <w:rsid w:val="000E2AB9"/>
    <w:rsid w:val="000E2D27"/>
    <w:rsid w:val="000F1BA9"/>
    <w:rsid w:val="00103539"/>
    <w:rsid w:val="001128A2"/>
    <w:rsid w:val="001136B9"/>
    <w:rsid w:val="00115C8C"/>
    <w:rsid w:val="00121F4E"/>
    <w:rsid w:val="0012202B"/>
    <w:rsid w:val="0012365D"/>
    <w:rsid w:val="001251C4"/>
    <w:rsid w:val="00131FC9"/>
    <w:rsid w:val="00133EE0"/>
    <w:rsid w:val="00145D43"/>
    <w:rsid w:val="00146564"/>
    <w:rsid w:val="001465E0"/>
    <w:rsid w:val="00171E55"/>
    <w:rsid w:val="0017224F"/>
    <w:rsid w:val="0018443D"/>
    <w:rsid w:val="00192C46"/>
    <w:rsid w:val="001948A8"/>
    <w:rsid w:val="001948EC"/>
    <w:rsid w:val="00195179"/>
    <w:rsid w:val="001A08B3"/>
    <w:rsid w:val="001A7892"/>
    <w:rsid w:val="001A7B60"/>
    <w:rsid w:val="001B07E7"/>
    <w:rsid w:val="001B52F0"/>
    <w:rsid w:val="001B7A65"/>
    <w:rsid w:val="001C2C7F"/>
    <w:rsid w:val="001D782F"/>
    <w:rsid w:val="001E41F3"/>
    <w:rsid w:val="001E5997"/>
    <w:rsid w:val="001E7648"/>
    <w:rsid w:val="001E7F76"/>
    <w:rsid w:val="001F58C1"/>
    <w:rsid w:val="00206CFD"/>
    <w:rsid w:val="002219CC"/>
    <w:rsid w:val="00224F6A"/>
    <w:rsid w:val="0022641E"/>
    <w:rsid w:val="00234A22"/>
    <w:rsid w:val="0023546E"/>
    <w:rsid w:val="002405A6"/>
    <w:rsid w:val="00244643"/>
    <w:rsid w:val="00245605"/>
    <w:rsid w:val="00255BBA"/>
    <w:rsid w:val="0026004D"/>
    <w:rsid w:val="00262CED"/>
    <w:rsid w:val="00263317"/>
    <w:rsid w:val="002640DD"/>
    <w:rsid w:val="0027093E"/>
    <w:rsid w:val="00274DDD"/>
    <w:rsid w:val="00275D12"/>
    <w:rsid w:val="00282999"/>
    <w:rsid w:val="0028478D"/>
    <w:rsid w:val="00284FEB"/>
    <w:rsid w:val="002860C4"/>
    <w:rsid w:val="002938BF"/>
    <w:rsid w:val="002A79D5"/>
    <w:rsid w:val="002B5741"/>
    <w:rsid w:val="002C0976"/>
    <w:rsid w:val="002C5F08"/>
    <w:rsid w:val="002C6F64"/>
    <w:rsid w:val="002E2A8C"/>
    <w:rsid w:val="002E472E"/>
    <w:rsid w:val="002E5196"/>
    <w:rsid w:val="002F2FBF"/>
    <w:rsid w:val="002F63D8"/>
    <w:rsid w:val="00301046"/>
    <w:rsid w:val="00305409"/>
    <w:rsid w:val="00314FE6"/>
    <w:rsid w:val="00320F44"/>
    <w:rsid w:val="003223C2"/>
    <w:rsid w:val="00327373"/>
    <w:rsid w:val="003320FD"/>
    <w:rsid w:val="00334EB1"/>
    <w:rsid w:val="003352FA"/>
    <w:rsid w:val="003430E2"/>
    <w:rsid w:val="00350071"/>
    <w:rsid w:val="003520AE"/>
    <w:rsid w:val="003551CB"/>
    <w:rsid w:val="00357E31"/>
    <w:rsid w:val="003609EF"/>
    <w:rsid w:val="0036231A"/>
    <w:rsid w:val="00364FD9"/>
    <w:rsid w:val="003720D0"/>
    <w:rsid w:val="003729BE"/>
    <w:rsid w:val="00374DD4"/>
    <w:rsid w:val="0038183B"/>
    <w:rsid w:val="00381E08"/>
    <w:rsid w:val="003860BD"/>
    <w:rsid w:val="00386F52"/>
    <w:rsid w:val="003913B2"/>
    <w:rsid w:val="00397053"/>
    <w:rsid w:val="00397A53"/>
    <w:rsid w:val="003A1DE1"/>
    <w:rsid w:val="003A73BF"/>
    <w:rsid w:val="003B03A9"/>
    <w:rsid w:val="003B3517"/>
    <w:rsid w:val="003B6DEC"/>
    <w:rsid w:val="003C6443"/>
    <w:rsid w:val="003D1E6E"/>
    <w:rsid w:val="003E1400"/>
    <w:rsid w:val="003E1A36"/>
    <w:rsid w:val="003F09E5"/>
    <w:rsid w:val="00410371"/>
    <w:rsid w:val="00411D52"/>
    <w:rsid w:val="004242F1"/>
    <w:rsid w:val="00445EDC"/>
    <w:rsid w:val="00451897"/>
    <w:rsid w:val="00453993"/>
    <w:rsid w:val="00454258"/>
    <w:rsid w:val="00464E95"/>
    <w:rsid w:val="00481314"/>
    <w:rsid w:val="004821D0"/>
    <w:rsid w:val="0048325D"/>
    <w:rsid w:val="00486392"/>
    <w:rsid w:val="0048701A"/>
    <w:rsid w:val="00496ED9"/>
    <w:rsid w:val="00496F53"/>
    <w:rsid w:val="004979C1"/>
    <w:rsid w:val="004A597C"/>
    <w:rsid w:val="004A68E4"/>
    <w:rsid w:val="004A7B2B"/>
    <w:rsid w:val="004B4248"/>
    <w:rsid w:val="004B6682"/>
    <w:rsid w:val="004B75B7"/>
    <w:rsid w:val="004B7F07"/>
    <w:rsid w:val="004C03E7"/>
    <w:rsid w:val="004D4D49"/>
    <w:rsid w:val="004E1BE3"/>
    <w:rsid w:val="004E4054"/>
    <w:rsid w:val="004E7620"/>
    <w:rsid w:val="004F1B40"/>
    <w:rsid w:val="004F5674"/>
    <w:rsid w:val="004F6198"/>
    <w:rsid w:val="00501D3C"/>
    <w:rsid w:val="005057A2"/>
    <w:rsid w:val="00505DF6"/>
    <w:rsid w:val="005141D9"/>
    <w:rsid w:val="0051580D"/>
    <w:rsid w:val="005240DD"/>
    <w:rsid w:val="00525671"/>
    <w:rsid w:val="00525D35"/>
    <w:rsid w:val="005308BC"/>
    <w:rsid w:val="00535840"/>
    <w:rsid w:val="00547111"/>
    <w:rsid w:val="0055163D"/>
    <w:rsid w:val="005567AD"/>
    <w:rsid w:val="005651DC"/>
    <w:rsid w:val="00565888"/>
    <w:rsid w:val="00571209"/>
    <w:rsid w:val="005729A2"/>
    <w:rsid w:val="00576497"/>
    <w:rsid w:val="005826C3"/>
    <w:rsid w:val="00587422"/>
    <w:rsid w:val="00592D74"/>
    <w:rsid w:val="005A2DC7"/>
    <w:rsid w:val="005B2F39"/>
    <w:rsid w:val="005D02B6"/>
    <w:rsid w:val="005D41EE"/>
    <w:rsid w:val="005E2C44"/>
    <w:rsid w:val="005F42A0"/>
    <w:rsid w:val="005F4D4B"/>
    <w:rsid w:val="005F6C5F"/>
    <w:rsid w:val="00621188"/>
    <w:rsid w:val="006257ED"/>
    <w:rsid w:val="00631CCB"/>
    <w:rsid w:val="00632372"/>
    <w:rsid w:val="00633A9A"/>
    <w:rsid w:val="0064033D"/>
    <w:rsid w:val="006428FF"/>
    <w:rsid w:val="006439A7"/>
    <w:rsid w:val="00644308"/>
    <w:rsid w:val="00653DE4"/>
    <w:rsid w:val="006548AB"/>
    <w:rsid w:val="00665C47"/>
    <w:rsid w:val="006771BB"/>
    <w:rsid w:val="00682C72"/>
    <w:rsid w:val="006873C3"/>
    <w:rsid w:val="00694601"/>
    <w:rsid w:val="00695808"/>
    <w:rsid w:val="006973B6"/>
    <w:rsid w:val="00697D4D"/>
    <w:rsid w:val="006B0876"/>
    <w:rsid w:val="006B45CE"/>
    <w:rsid w:val="006B46FB"/>
    <w:rsid w:val="006C33B4"/>
    <w:rsid w:val="006C6A4C"/>
    <w:rsid w:val="006E21FB"/>
    <w:rsid w:val="006F2686"/>
    <w:rsid w:val="006F29A6"/>
    <w:rsid w:val="006F6F3D"/>
    <w:rsid w:val="0070246F"/>
    <w:rsid w:val="00712973"/>
    <w:rsid w:val="0073554E"/>
    <w:rsid w:val="00736C20"/>
    <w:rsid w:val="00736FDF"/>
    <w:rsid w:val="00740739"/>
    <w:rsid w:val="0074394C"/>
    <w:rsid w:val="00755264"/>
    <w:rsid w:val="00760C05"/>
    <w:rsid w:val="0076118E"/>
    <w:rsid w:val="00774353"/>
    <w:rsid w:val="00784DE9"/>
    <w:rsid w:val="0079137B"/>
    <w:rsid w:val="00792342"/>
    <w:rsid w:val="007977A8"/>
    <w:rsid w:val="007A7996"/>
    <w:rsid w:val="007B512A"/>
    <w:rsid w:val="007B5F80"/>
    <w:rsid w:val="007C2097"/>
    <w:rsid w:val="007D6A07"/>
    <w:rsid w:val="007E0A0C"/>
    <w:rsid w:val="007E2DD5"/>
    <w:rsid w:val="007E44FB"/>
    <w:rsid w:val="007F7259"/>
    <w:rsid w:val="008040A8"/>
    <w:rsid w:val="0080411B"/>
    <w:rsid w:val="00804AA8"/>
    <w:rsid w:val="00807BA9"/>
    <w:rsid w:val="00812C64"/>
    <w:rsid w:val="00821DFA"/>
    <w:rsid w:val="00824D0A"/>
    <w:rsid w:val="0082532F"/>
    <w:rsid w:val="008279FA"/>
    <w:rsid w:val="00834357"/>
    <w:rsid w:val="00836C28"/>
    <w:rsid w:val="00841F16"/>
    <w:rsid w:val="00842C5B"/>
    <w:rsid w:val="008469AC"/>
    <w:rsid w:val="00847C88"/>
    <w:rsid w:val="00853B58"/>
    <w:rsid w:val="00853C81"/>
    <w:rsid w:val="008626E7"/>
    <w:rsid w:val="00862F30"/>
    <w:rsid w:val="00865288"/>
    <w:rsid w:val="008662DE"/>
    <w:rsid w:val="008665F8"/>
    <w:rsid w:val="00870EE7"/>
    <w:rsid w:val="008710B8"/>
    <w:rsid w:val="00871612"/>
    <w:rsid w:val="00876DE8"/>
    <w:rsid w:val="008779FF"/>
    <w:rsid w:val="00880AC5"/>
    <w:rsid w:val="00881F9F"/>
    <w:rsid w:val="00883BBC"/>
    <w:rsid w:val="008863B9"/>
    <w:rsid w:val="00892F73"/>
    <w:rsid w:val="00894DD2"/>
    <w:rsid w:val="008A45A6"/>
    <w:rsid w:val="008A6A34"/>
    <w:rsid w:val="008B0091"/>
    <w:rsid w:val="008B5F46"/>
    <w:rsid w:val="008D04A5"/>
    <w:rsid w:val="008D0BC3"/>
    <w:rsid w:val="008D2707"/>
    <w:rsid w:val="008D3CCC"/>
    <w:rsid w:val="008E1D5A"/>
    <w:rsid w:val="008E37F0"/>
    <w:rsid w:val="008F3789"/>
    <w:rsid w:val="008F37CE"/>
    <w:rsid w:val="008F5B93"/>
    <w:rsid w:val="008F652E"/>
    <w:rsid w:val="008F686C"/>
    <w:rsid w:val="00904BC9"/>
    <w:rsid w:val="009055C0"/>
    <w:rsid w:val="00912F29"/>
    <w:rsid w:val="009148DE"/>
    <w:rsid w:val="009203C8"/>
    <w:rsid w:val="009239D8"/>
    <w:rsid w:val="00923D06"/>
    <w:rsid w:val="00933B2D"/>
    <w:rsid w:val="0093451F"/>
    <w:rsid w:val="00940AE6"/>
    <w:rsid w:val="00940F1C"/>
    <w:rsid w:val="00941E30"/>
    <w:rsid w:val="0094618F"/>
    <w:rsid w:val="009565EB"/>
    <w:rsid w:val="009777D9"/>
    <w:rsid w:val="00977E62"/>
    <w:rsid w:val="009860A0"/>
    <w:rsid w:val="00991B88"/>
    <w:rsid w:val="009A5753"/>
    <w:rsid w:val="009A579D"/>
    <w:rsid w:val="009D17BD"/>
    <w:rsid w:val="009D1F97"/>
    <w:rsid w:val="009E315A"/>
    <w:rsid w:val="009E3297"/>
    <w:rsid w:val="009E4AB9"/>
    <w:rsid w:val="009F1B69"/>
    <w:rsid w:val="009F38A1"/>
    <w:rsid w:val="009F734F"/>
    <w:rsid w:val="00A07269"/>
    <w:rsid w:val="00A12937"/>
    <w:rsid w:val="00A204BB"/>
    <w:rsid w:val="00A246B6"/>
    <w:rsid w:val="00A26EC1"/>
    <w:rsid w:val="00A465C8"/>
    <w:rsid w:val="00A47E70"/>
    <w:rsid w:val="00A50C7F"/>
    <w:rsid w:val="00A50CF0"/>
    <w:rsid w:val="00A526E0"/>
    <w:rsid w:val="00A55F33"/>
    <w:rsid w:val="00A70AA2"/>
    <w:rsid w:val="00A70FF9"/>
    <w:rsid w:val="00A7671C"/>
    <w:rsid w:val="00A77B4B"/>
    <w:rsid w:val="00A944C6"/>
    <w:rsid w:val="00AA1BD4"/>
    <w:rsid w:val="00AA2ABA"/>
    <w:rsid w:val="00AA2CBC"/>
    <w:rsid w:val="00AA327C"/>
    <w:rsid w:val="00AB1574"/>
    <w:rsid w:val="00AB15EC"/>
    <w:rsid w:val="00AB1C1A"/>
    <w:rsid w:val="00AB6622"/>
    <w:rsid w:val="00AB7462"/>
    <w:rsid w:val="00AB7B09"/>
    <w:rsid w:val="00AC3948"/>
    <w:rsid w:val="00AC5820"/>
    <w:rsid w:val="00AD1CD8"/>
    <w:rsid w:val="00AD6388"/>
    <w:rsid w:val="00AE18EE"/>
    <w:rsid w:val="00AE7F8C"/>
    <w:rsid w:val="00AF122D"/>
    <w:rsid w:val="00AF205F"/>
    <w:rsid w:val="00AF642B"/>
    <w:rsid w:val="00B00118"/>
    <w:rsid w:val="00B03581"/>
    <w:rsid w:val="00B0778F"/>
    <w:rsid w:val="00B12C8F"/>
    <w:rsid w:val="00B151A1"/>
    <w:rsid w:val="00B17DB5"/>
    <w:rsid w:val="00B258BB"/>
    <w:rsid w:val="00B334E2"/>
    <w:rsid w:val="00B350CB"/>
    <w:rsid w:val="00B36B8E"/>
    <w:rsid w:val="00B43972"/>
    <w:rsid w:val="00B43CF0"/>
    <w:rsid w:val="00B45FE3"/>
    <w:rsid w:val="00B473E8"/>
    <w:rsid w:val="00B50E3D"/>
    <w:rsid w:val="00B54715"/>
    <w:rsid w:val="00B676C7"/>
    <w:rsid w:val="00B67B97"/>
    <w:rsid w:val="00B67BF4"/>
    <w:rsid w:val="00B73489"/>
    <w:rsid w:val="00B8139B"/>
    <w:rsid w:val="00B82D5E"/>
    <w:rsid w:val="00B84DAA"/>
    <w:rsid w:val="00B968C8"/>
    <w:rsid w:val="00B96EE7"/>
    <w:rsid w:val="00BA1DCE"/>
    <w:rsid w:val="00BA346E"/>
    <w:rsid w:val="00BA3EC5"/>
    <w:rsid w:val="00BA51D9"/>
    <w:rsid w:val="00BA7214"/>
    <w:rsid w:val="00BB3330"/>
    <w:rsid w:val="00BB5DFC"/>
    <w:rsid w:val="00BC26C2"/>
    <w:rsid w:val="00BC55F8"/>
    <w:rsid w:val="00BD279D"/>
    <w:rsid w:val="00BD3573"/>
    <w:rsid w:val="00BD4087"/>
    <w:rsid w:val="00BD6BB8"/>
    <w:rsid w:val="00BD6E91"/>
    <w:rsid w:val="00BE5B47"/>
    <w:rsid w:val="00BF24D4"/>
    <w:rsid w:val="00C0359B"/>
    <w:rsid w:val="00C11309"/>
    <w:rsid w:val="00C24789"/>
    <w:rsid w:val="00C2770A"/>
    <w:rsid w:val="00C307DA"/>
    <w:rsid w:val="00C30DE9"/>
    <w:rsid w:val="00C310C6"/>
    <w:rsid w:val="00C438C8"/>
    <w:rsid w:val="00C51274"/>
    <w:rsid w:val="00C51829"/>
    <w:rsid w:val="00C570F4"/>
    <w:rsid w:val="00C63BAA"/>
    <w:rsid w:val="00C66BA2"/>
    <w:rsid w:val="00C71636"/>
    <w:rsid w:val="00C721C9"/>
    <w:rsid w:val="00C76127"/>
    <w:rsid w:val="00C77564"/>
    <w:rsid w:val="00C81EB8"/>
    <w:rsid w:val="00C870F6"/>
    <w:rsid w:val="00C940B5"/>
    <w:rsid w:val="00C95985"/>
    <w:rsid w:val="00C96CFC"/>
    <w:rsid w:val="00CB3064"/>
    <w:rsid w:val="00CB4E8E"/>
    <w:rsid w:val="00CC5026"/>
    <w:rsid w:val="00CC68D0"/>
    <w:rsid w:val="00CD3B77"/>
    <w:rsid w:val="00CD7986"/>
    <w:rsid w:val="00CE5FE1"/>
    <w:rsid w:val="00CF3111"/>
    <w:rsid w:val="00CF65B0"/>
    <w:rsid w:val="00D03F9A"/>
    <w:rsid w:val="00D06D51"/>
    <w:rsid w:val="00D139D1"/>
    <w:rsid w:val="00D2115B"/>
    <w:rsid w:val="00D24991"/>
    <w:rsid w:val="00D27F3B"/>
    <w:rsid w:val="00D31557"/>
    <w:rsid w:val="00D3308C"/>
    <w:rsid w:val="00D34812"/>
    <w:rsid w:val="00D44E1A"/>
    <w:rsid w:val="00D50255"/>
    <w:rsid w:val="00D6020D"/>
    <w:rsid w:val="00D60B68"/>
    <w:rsid w:val="00D63162"/>
    <w:rsid w:val="00D64F23"/>
    <w:rsid w:val="00D66520"/>
    <w:rsid w:val="00D70B93"/>
    <w:rsid w:val="00D84AE9"/>
    <w:rsid w:val="00D85174"/>
    <w:rsid w:val="00D86F79"/>
    <w:rsid w:val="00DA5498"/>
    <w:rsid w:val="00DB566F"/>
    <w:rsid w:val="00DB5C10"/>
    <w:rsid w:val="00DC5FEB"/>
    <w:rsid w:val="00DD15FD"/>
    <w:rsid w:val="00DD1AAA"/>
    <w:rsid w:val="00DD5E44"/>
    <w:rsid w:val="00DD7BA6"/>
    <w:rsid w:val="00DE00CF"/>
    <w:rsid w:val="00DE34CF"/>
    <w:rsid w:val="00DE3CD3"/>
    <w:rsid w:val="00E072AE"/>
    <w:rsid w:val="00E13F3D"/>
    <w:rsid w:val="00E26B20"/>
    <w:rsid w:val="00E34898"/>
    <w:rsid w:val="00E3669B"/>
    <w:rsid w:val="00E511E6"/>
    <w:rsid w:val="00E52CFF"/>
    <w:rsid w:val="00E56A13"/>
    <w:rsid w:val="00E704A2"/>
    <w:rsid w:val="00E7229A"/>
    <w:rsid w:val="00E76B46"/>
    <w:rsid w:val="00E92B21"/>
    <w:rsid w:val="00EA0E59"/>
    <w:rsid w:val="00EA1880"/>
    <w:rsid w:val="00EB09B7"/>
    <w:rsid w:val="00EB09D1"/>
    <w:rsid w:val="00EB2D85"/>
    <w:rsid w:val="00EB6E56"/>
    <w:rsid w:val="00EB764A"/>
    <w:rsid w:val="00EC09DC"/>
    <w:rsid w:val="00ED0058"/>
    <w:rsid w:val="00ED7B28"/>
    <w:rsid w:val="00EE1322"/>
    <w:rsid w:val="00EE7D7C"/>
    <w:rsid w:val="00F01094"/>
    <w:rsid w:val="00F02455"/>
    <w:rsid w:val="00F075F6"/>
    <w:rsid w:val="00F2072A"/>
    <w:rsid w:val="00F25D98"/>
    <w:rsid w:val="00F300FB"/>
    <w:rsid w:val="00F36B62"/>
    <w:rsid w:val="00F41C88"/>
    <w:rsid w:val="00F44EEF"/>
    <w:rsid w:val="00F50B70"/>
    <w:rsid w:val="00F60F21"/>
    <w:rsid w:val="00F63C05"/>
    <w:rsid w:val="00F66824"/>
    <w:rsid w:val="00F736D4"/>
    <w:rsid w:val="00F84D0E"/>
    <w:rsid w:val="00F91EE1"/>
    <w:rsid w:val="00F96328"/>
    <w:rsid w:val="00FA0B0F"/>
    <w:rsid w:val="00FA4A6D"/>
    <w:rsid w:val="00FA5664"/>
    <w:rsid w:val="00FB6386"/>
    <w:rsid w:val="00FC2C86"/>
    <w:rsid w:val="00FD2369"/>
    <w:rsid w:val="00FD2828"/>
    <w:rsid w:val="00FD4FA7"/>
    <w:rsid w:val="00FE0A2E"/>
    <w:rsid w:val="00FE1981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5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3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3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basedOn w:val="a0"/>
    <w:link w:val="1"/>
    <w:rsid w:val="00080A3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080A3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080A3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080A3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080A3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80A3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80A3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80A3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80A3B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80A3B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080A3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80A3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80A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8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8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80A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80A3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0A3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80A3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80A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80A3B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af2">
    <w:name w:val="Revision"/>
    <w:hidden/>
    <w:uiPriority w:val="99"/>
    <w:semiHidden/>
    <w:rsid w:val="00080A3B"/>
    <w:rPr>
      <w:rFonts w:ascii="Times New Roman" w:eastAsiaTheme="minorEastAsia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80A3B"/>
    <w:rPr>
      <w:color w:val="2B579A"/>
      <w:shd w:val="clear" w:color="auto" w:fill="E6E6E6"/>
    </w:rPr>
  </w:style>
  <w:style w:type="character" w:customStyle="1" w:styleId="Char2">
    <w:name w:val="文档结构图 Char"/>
    <w:basedOn w:val="a0"/>
    <w:link w:val="af0"/>
    <w:rsid w:val="00080A3B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80A3B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80A3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80A3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80A3B"/>
    <w:rPr>
      <w:rFonts w:ascii="Arial" w:eastAsiaTheme="minorEastAsia" w:hAnsi="Arial"/>
      <w:b/>
      <w:lang w:val="en-GB" w:eastAsia="ko-KR"/>
    </w:rPr>
  </w:style>
  <w:style w:type="character" w:customStyle="1" w:styleId="Char0">
    <w:name w:val="脚注文本 Char"/>
    <w:basedOn w:val="a0"/>
    <w:link w:val="a6"/>
    <w:rsid w:val="00080A3B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080A3B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576497"/>
  </w:style>
  <w:style w:type="character" w:styleId="af3">
    <w:name w:val="line number"/>
    <w:basedOn w:val="a0"/>
    <w:semiHidden/>
    <w:unhideWhenUsed/>
    <w:rsid w:val="000B6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71B22-8922-4F0E-B0FF-002D887FE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17</Pages>
  <Words>4008</Words>
  <Characters>22850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2022-07-27T02:28:00Z</dcterms:created>
  <dcterms:modified xsi:type="dcterms:W3CDTF">2022-08-09T07:37:00Z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(3)xaE1r8uvlyOjaFWV9uf3rMisXXPPQsvS3s7HnVMNNVKZSan3LX6w87YPBQmMWuhdJ/qujBOf
PkGxMD6L9T6pBJr6KHTCQnDXuGNbvpdjBbYTjoqQnD7NWyZ6x88fE6bqMQfe6vtNQsw0NzbN
LzjC6FQhwNJq6IrWMGI5Z5xLIIvrEzFrwpge5GjvrAio+YmUnWdXsHq344fmxiaE0LP9lUGE
/6ZiwcAiZjKjA2CRBb</vt:lpwstr>
  </property>
  <property fmtid="{D5CDD505-2E9C-101B-9397-08002B2CF9AE}" pid="22" name="_2015_ms_pID_7253431">
    <vt:lpwstr>kto/evveela+8f9FLAnqcuVL532zJ78Z1dxK+DI7ZIbN75CAfVpzD5
sXsLUl/T4rYtrl4P3vIgHg7lTqCI3xauT6zihY3saoTTK0/+a6EgvCaLILgrW1RKYth8fYOc
utKZX2JiKtEtY+wLloDl3w3xFnqe5wSPJG8CJhEs47XV+fitWN7oyWhlo5iFobWFln0MC67W
oTHguSUO0M4/hYLI6oUypkoVvhEBZxqB92y6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1656300093</vt:lpwstr>
  </property>
</Properties>
</file>